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23A2" w14:textId="77777777" w:rsidR="00275CC9" w:rsidRPr="00137D98" w:rsidRDefault="00EB2374" w:rsidP="005D7E28">
      <w:r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CD3C633" wp14:editId="23677270">
                <wp:simplePos x="0" y="0"/>
                <wp:positionH relativeFrom="margin">
                  <wp:posOffset>43814</wp:posOffset>
                </wp:positionH>
                <wp:positionV relativeFrom="margin">
                  <wp:posOffset>-1294342</wp:posOffset>
                </wp:positionV>
                <wp:extent cx="4529667" cy="745067"/>
                <wp:effectExtent l="0" t="0" r="0" b="0"/>
                <wp:wrapNone/>
                <wp:docPr id="16180042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9667" cy="7450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C92119" w14:textId="77777777" w:rsidR="00985B47" w:rsidRPr="00137D98" w:rsidRDefault="00985B47" w:rsidP="00275CC9">
                            <w:pPr>
                              <w:pStyle w:val="Tittel"/>
                            </w:pPr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18E5F57D" wp14:editId="490771AF">
                                  <wp:extent cx="1988766" cy="584200"/>
                                  <wp:effectExtent l="0" t="0" r="5715" b="0"/>
                                  <wp:docPr id="1477175861" name="Graphic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2333441" name="Graphic 162233344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8766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D3C63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45pt;margin-top:-101.9pt;width:356.65pt;height:58.65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" filled="f" stroked="f" strokeweight=".5pt">
                <v:textbox>
                  <w:txbxContent>
                    <w:p w14:paraId="3AC92119" w14:textId="77777777" w:rsidR="00985B47" w:rsidRPr="00137D98" w:rsidRDefault="00985B47" w:rsidP="00275CC9">
                      <w:pPr>
                        <w:pStyle w:val="Tittel"/>
                      </w:pPr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18E5F57D" wp14:editId="490771AF">
                            <wp:extent cx="1988766" cy="584200"/>
                            <wp:effectExtent l="0" t="0" r="5715" b="0"/>
                            <wp:docPr id="1477175861" name="Graphic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2333441" name="Graphic 1622333441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8766" cy="58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75CC9"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9DF958" wp14:editId="117389D3">
                <wp:simplePos x="0" y="0"/>
                <wp:positionH relativeFrom="margin">
                  <wp:align>right</wp:align>
                </wp:positionH>
                <wp:positionV relativeFrom="page">
                  <wp:posOffset>1611086</wp:posOffset>
                </wp:positionV>
                <wp:extent cx="6451600" cy="2198914"/>
                <wp:effectExtent l="0" t="0" r="0" b="0"/>
                <wp:wrapNone/>
                <wp:docPr id="3325538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0" cy="2198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3225E0" w14:textId="77777777" w:rsidR="00940CF4" w:rsidRPr="00137D98" w:rsidRDefault="00940CF4" w:rsidP="002A73EB">
                            <w:pPr>
                              <w:pStyle w:val="Tittel"/>
                            </w:pPr>
                            <w:r w:rsidRPr="00137D98">
                              <w:t>Dette er en tittel</w:t>
                            </w:r>
                            <w:r w:rsidR="00275CC9" w:rsidRPr="00137D98">
                              <w:t xml:space="preserve"> </w:t>
                            </w:r>
                            <w:r w:rsidRPr="00137D98">
                              <w:br/>
                            </w:r>
                            <w:r w:rsidRPr="00137D98">
                              <w:rPr>
                                <w:rStyle w:val="Overskrift1Tegn"/>
                                <w:b/>
                                <w:bCs/>
                              </w:rPr>
                              <w:t>Undertittel</w:t>
                            </w:r>
                          </w:p>
                          <w:p w14:paraId="03E3D553" w14:textId="77777777" w:rsidR="00940CF4" w:rsidRPr="00137D98" w:rsidRDefault="00940CF4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3DA12609" wp14:editId="6A3CEA7A">
                                  <wp:extent cx="539750" cy="135255"/>
                                  <wp:effectExtent l="0" t="0" r="0" b="0"/>
                                  <wp:docPr id="1657052210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DF958" id="_x0000_s1027" type="#_x0000_t202" style="position:absolute;margin-left:456.8pt;margin-top:126.85pt;width:508pt;height:173.1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6FGAIAADQEAAAOAAAAZHJzL2Uyb0RvYy54bWysU8tu2zAQvBfoPxC815Jc200Ey4GbwEWB&#10;IAngFDnTFGkRoLgsSVtyv75Lyi+kPRW9ULvc1T5mhvO7vtVkL5xXYCpajHJKhOFQK7Ot6I/X1ac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" filled="f" stroked="f" strokeweight=".5pt">
                <v:textbox>
                  <w:txbxContent>
                    <w:p w14:paraId="293225E0" w14:textId="77777777" w:rsidR="00940CF4" w:rsidRPr="00137D98" w:rsidRDefault="00940CF4" w:rsidP="002A73EB">
                      <w:pPr>
                        <w:pStyle w:val="Tittel"/>
                      </w:pPr>
                      <w:r w:rsidRPr="00137D98">
                        <w:t>Dette er en tittel</w:t>
                      </w:r>
                      <w:r w:rsidR="00275CC9" w:rsidRPr="00137D98">
                        <w:t xml:space="preserve"> </w:t>
                      </w:r>
                      <w:r w:rsidRPr="00137D98">
                        <w:br/>
                      </w:r>
                      <w:r w:rsidRPr="00137D98">
                        <w:rPr>
                          <w:rStyle w:val="Overskrift1Tegn"/>
                          <w:b/>
                          <w:bCs/>
                        </w:rPr>
                        <w:t>Undertittel</w:t>
                      </w:r>
                    </w:p>
                    <w:p w14:paraId="03E3D553" w14:textId="77777777" w:rsidR="00940CF4" w:rsidRPr="00137D98" w:rsidRDefault="00940CF4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3DA12609" wp14:editId="6A3CEA7A">
                            <wp:extent cx="539750" cy="135255"/>
                            <wp:effectExtent l="0" t="0" r="0" b="0"/>
                            <wp:docPr id="1657052210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75CC9"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7B29DD" wp14:editId="4801BE54">
                <wp:simplePos x="0" y="0"/>
                <wp:positionH relativeFrom="margin">
                  <wp:posOffset>43180</wp:posOffset>
                </wp:positionH>
                <wp:positionV relativeFrom="margin">
                  <wp:posOffset>-1296761</wp:posOffset>
                </wp:positionV>
                <wp:extent cx="2255520" cy="670560"/>
                <wp:effectExtent l="0" t="0" r="0" b="0"/>
                <wp:wrapNone/>
                <wp:docPr id="8411414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5520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0C011D" w14:textId="77777777" w:rsidR="00275CC9" w:rsidRPr="00137D98" w:rsidRDefault="00275CC9" w:rsidP="00275CC9">
                            <w:pPr>
                              <w:pStyle w:val="Tittel"/>
                            </w:pPr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3DFC47E7" wp14:editId="125F2CE2">
                                  <wp:extent cx="1988766" cy="584200"/>
                                  <wp:effectExtent l="0" t="0" r="5715" b="0"/>
                                  <wp:docPr id="497758129" name="Graphic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2333441" name="Graphic 162233344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8766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B29DD" id="_x0000_s1028" type="#_x0000_t202" style="position:absolute;margin-left:3.4pt;margin-top:-102.1pt;width:177.6pt;height:52.8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" filled="f" stroked="f" strokeweight=".5pt">
                <v:textbox>
                  <w:txbxContent>
                    <w:p w14:paraId="5C0C011D" w14:textId="77777777" w:rsidR="00275CC9" w:rsidRPr="00137D98" w:rsidRDefault="00275CC9" w:rsidP="00275CC9">
                      <w:pPr>
                        <w:pStyle w:val="Tittel"/>
                      </w:pPr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3DFC47E7" wp14:editId="125F2CE2">
                            <wp:extent cx="1988766" cy="584200"/>
                            <wp:effectExtent l="0" t="0" r="5715" b="0"/>
                            <wp:docPr id="497758129" name="Graphic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2333441" name="Graphic 1622333441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8766" cy="58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561AF596" w14:textId="77777777" w:rsidR="00985B47" w:rsidRPr="00137D98" w:rsidRDefault="00985B47">
      <w:r w:rsidRPr="00137D98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5EF7B74" wp14:editId="4F5FC9F0">
                <wp:simplePos x="0" y="0"/>
                <wp:positionH relativeFrom="margin">
                  <wp:align>right</wp:align>
                </wp:positionH>
                <wp:positionV relativeFrom="page">
                  <wp:posOffset>1611086</wp:posOffset>
                </wp:positionV>
                <wp:extent cx="6451600" cy="2198914"/>
                <wp:effectExtent l="0" t="0" r="0" b="0"/>
                <wp:wrapNone/>
                <wp:docPr id="415896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0" cy="2198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5A8A8D" w14:textId="4E602E80" w:rsidR="00D01C19" w:rsidRPr="00D01C19" w:rsidRDefault="00B50BBA" w:rsidP="00D01C19">
                            <w:pPr>
                              <w:pStyle w:val="Tittel"/>
                            </w:pPr>
                            <w:r>
                              <w:t>Waglesgårdveien</w:t>
                            </w:r>
                            <w:r w:rsidR="00C25321">
                              <w:t xml:space="preserve"> bofellesskap</w:t>
                            </w:r>
                          </w:p>
                          <w:p w14:paraId="2BB7707E" w14:textId="1731A2B4" w:rsidR="00985B47" w:rsidRPr="00137D98" w:rsidRDefault="00985B47" w:rsidP="002A73EB">
                            <w:pPr>
                              <w:pStyle w:val="Tittel"/>
                            </w:pPr>
                            <w:r w:rsidRPr="00137D98">
                              <w:br/>
                            </w:r>
                            <w:bookmarkStart w:id="0" w:name="_Toc192836090"/>
                            <w:bookmarkStart w:id="1" w:name="_Hlk187743361"/>
                            <w:bookmarkStart w:id="2" w:name="_Toc191542430"/>
                            <w:r w:rsidR="00D01C19">
                              <w:rPr>
                                <w:rStyle w:val="Overskrift1Tegn"/>
                                <w:b/>
                                <w:bCs/>
                              </w:rPr>
                              <w:t>Dok. 1</w:t>
                            </w:r>
                            <w:r w:rsidR="00527A61">
                              <w:rPr>
                                <w:rStyle w:val="Overskrift1Tegn"/>
                                <w:b/>
                                <w:bCs/>
                              </w:rPr>
                              <w:t>001 Dokument oversikt</w:t>
                            </w:r>
                            <w:r w:rsidR="00DC4401">
                              <w:rPr>
                                <w:rStyle w:val="Overskrift1Tegn"/>
                                <w:b/>
                                <w:bCs/>
                              </w:rPr>
                              <w:t xml:space="preserve"> </w:t>
                            </w:r>
                            <w:bookmarkEnd w:id="0"/>
                          </w:p>
                          <w:p w14:paraId="376354E9" w14:textId="77777777" w:rsidR="00985B47" w:rsidRPr="00137D98" w:rsidRDefault="00985B47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684983E9" wp14:editId="6756691E">
                                  <wp:extent cx="539750" cy="135255"/>
                                  <wp:effectExtent l="0" t="0" r="0" b="0"/>
                                  <wp:docPr id="707196926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BD3EE4" w14:textId="77777777" w:rsidR="00985B47" w:rsidRDefault="00985B47"/>
                          <w:p w14:paraId="6387D2A7" w14:textId="77777777" w:rsidR="00985B47" w:rsidRPr="00137D98" w:rsidRDefault="00D01C19" w:rsidP="002A73EB">
                            <w:pPr>
                              <w:pStyle w:val="Tittel"/>
                            </w:pPr>
                            <w:bookmarkStart w:id="3" w:name="_Toc192836091"/>
                            <w:r>
                              <w:rPr>
                                <w:rStyle w:val="Overskrift1Tegn"/>
                                <w:b/>
                                <w:bCs/>
                              </w:rPr>
                              <w:t>Dok. 1</w:t>
                            </w:r>
                            <w:bookmarkEnd w:id="1"/>
                            <w:r w:rsidR="00527A61">
                              <w:rPr>
                                <w:rStyle w:val="Overskrift1Tegn"/>
                                <w:b/>
                                <w:bCs/>
                              </w:rPr>
                              <w:t>001 Dokument oversikt</w:t>
                            </w:r>
                            <w:bookmarkEnd w:id="2"/>
                            <w:bookmarkEnd w:id="3"/>
                          </w:p>
                          <w:p w14:paraId="6CA92C87" w14:textId="77777777" w:rsidR="00985B47" w:rsidRPr="00137D98" w:rsidRDefault="00985B47">
                            <w:r w:rsidRPr="00137D98">
                              <w:rPr>
                                <w:noProof/>
                              </w:rPr>
                              <w:drawing>
                                <wp:inline distT="0" distB="0" distL="0" distR="0" wp14:anchorId="2E7BA95A" wp14:editId="6756691E">
                                  <wp:extent cx="539750" cy="135255"/>
                                  <wp:effectExtent l="0" t="0" r="0" b="0"/>
                                  <wp:docPr id="1207165389" name="Graphic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052210" name="Graphic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50" cy="135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F7B74" id="_x0000_s1029" type="#_x0000_t202" style="position:absolute;margin-left:456.8pt;margin-top:126.85pt;width:508pt;height:173.1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" filled="f" stroked="f" strokeweight=".5pt">
                <v:textbox>
                  <w:txbxContent>
                    <w:p w14:paraId="0F5A8A8D" w14:textId="4E602E80" w:rsidR="00D01C19" w:rsidRPr="00D01C19" w:rsidRDefault="00B50BBA" w:rsidP="00D01C19">
                      <w:pPr>
                        <w:pStyle w:val="Tittel"/>
                      </w:pPr>
                      <w:r>
                        <w:t>Waglesgårdveien</w:t>
                      </w:r>
                      <w:r w:rsidR="00C25321">
                        <w:t xml:space="preserve"> bofellesskap</w:t>
                      </w:r>
                    </w:p>
                    <w:p w14:paraId="2BB7707E" w14:textId="1731A2B4" w:rsidR="00985B47" w:rsidRPr="00137D98" w:rsidRDefault="00985B47" w:rsidP="002A73EB">
                      <w:pPr>
                        <w:pStyle w:val="Tittel"/>
                      </w:pPr>
                      <w:r w:rsidRPr="00137D98">
                        <w:br/>
                      </w:r>
                      <w:bookmarkStart w:id="4" w:name="_Toc192836090"/>
                      <w:bookmarkStart w:id="5" w:name="_Hlk187743361"/>
                      <w:bookmarkStart w:id="6" w:name="_Toc191542430"/>
                      <w:r w:rsidR="00D01C19">
                        <w:rPr>
                          <w:rStyle w:val="Overskrift1Tegn"/>
                          <w:b/>
                          <w:bCs/>
                        </w:rPr>
                        <w:t>Dok. 1</w:t>
                      </w:r>
                      <w:r w:rsidR="00527A61">
                        <w:rPr>
                          <w:rStyle w:val="Overskrift1Tegn"/>
                          <w:b/>
                          <w:bCs/>
                        </w:rPr>
                        <w:t>001 Dokument oversikt</w:t>
                      </w:r>
                      <w:r w:rsidR="00DC4401">
                        <w:rPr>
                          <w:rStyle w:val="Overskrift1Tegn"/>
                          <w:b/>
                          <w:bCs/>
                        </w:rPr>
                        <w:t xml:space="preserve"> </w:t>
                      </w:r>
                      <w:bookmarkEnd w:id="4"/>
                    </w:p>
                    <w:p w14:paraId="376354E9" w14:textId="77777777" w:rsidR="00985B47" w:rsidRPr="00137D98" w:rsidRDefault="00985B47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684983E9" wp14:editId="6756691E">
                            <wp:extent cx="539750" cy="135255"/>
                            <wp:effectExtent l="0" t="0" r="0" b="0"/>
                            <wp:docPr id="707196926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BD3EE4" w14:textId="77777777" w:rsidR="00985B47" w:rsidRDefault="00985B47"/>
                    <w:p w14:paraId="6387D2A7" w14:textId="77777777" w:rsidR="00985B47" w:rsidRPr="00137D98" w:rsidRDefault="00D01C19" w:rsidP="002A73EB">
                      <w:pPr>
                        <w:pStyle w:val="Tittel"/>
                      </w:pPr>
                      <w:bookmarkStart w:id="7" w:name="_Toc192836091"/>
                      <w:r>
                        <w:rPr>
                          <w:rStyle w:val="Overskrift1Tegn"/>
                          <w:b/>
                          <w:bCs/>
                        </w:rPr>
                        <w:t>Dok. 1</w:t>
                      </w:r>
                      <w:bookmarkEnd w:id="5"/>
                      <w:r w:rsidR="00527A61">
                        <w:rPr>
                          <w:rStyle w:val="Overskrift1Tegn"/>
                          <w:b/>
                          <w:bCs/>
                        </w:rPr>
                        <w:t>001 Dokument oversikt</w:t>
                      </w:r>
                      <w:bookmarkEnd w:id="6"/>
                      <w:bookmarkEnd w:id="7"/>
                    </w:p>
                    <w:p w14:paraId="6CA92C87" w14:textId="77777777" w:rsidR="00985B47" w:rsidRPr="00137D98" w:rsidRDefault="00985B47">
                      <w:r w:rsidRPr="00137D98">
                        <w:rPr>
                          <w:noProof/>
                        </w:rPr>
                        <w:drawing>
                          <wp:inline distT="0" distB="0" distL="0" distR="0" wp14:anchorId="2E7BA95A" wp14:editId="6756691E">
                            <wp:extent cx="539750" cy="135255"/>
                            <wp:effectExtent l="0" t="0" r="0" b="0"/>
                            <wp:docPr id="1207165389" name="Graphic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052210" name="Graphic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50" cy="135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dt>
      <w:sdtPr>
        <w:id w:val="415674000"/>
        <w:docPartObj>
          <w:docPartGallery w:val="Cover Pages"/>
          <w:docPartUnique/>
        </w:docPartObj>
      </w:sdtPr>
      <w:sdtContent>
        <w:p w14:paraId="634C5F5F" w14:textId="239575F4" w:rsidR="00985B47" w:rsidRPr="00137D98" w:rsidRDefault="00000000" w:rsidP="005D7E28">
          <w:sdt>
            <w:sdtPr>
              <w:rPr>
                <w:noProof/>
              </w:rPr>
              <w:id w:val="1062986986"/>
              <w:showingPlcHdr/>
              <w:picture/>
            </w:sdtPr>
            <w:sdtContent>
              <w:r w:rsidR="00F56C91">
                <w:rPr>
                  <w:noProof/>
                </w:rPr>
                <w:drawing>
                  <wp:inline distT="0" distB="0" distL="0" distR="0" wp14:anchorId="424D92C3" wp14:editId="4B3DF965">
                    <wp:extent cx="1906270" cy="1906270"/>
                    <wp:effectExtent l="0" t="0" r="0" b="0"/>
                    <wp:docPr id="1" name="Bild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6270" cy="19062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r w:rsidR="00985B47" w:rsidRPr="00137D98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1" layoutInCell="1" allowOverlap="1" wp14:anchorId="150BC116" wp14:editId="7EFB20E3">
                    <wp:simplePos x="0" y="0"/>
                    <wp:positionH relativeFrom="page">
                      <wp:align>left</wp:align>
                    </wp:positionH>
                    <wp:positionV relativeFrom="page">
                      <wp:posOffset>15240</wp:posOffset>
                    </wp:positionV>
                    <wp:extent cx="7581265" cy="4276725"/>
                    <wp:effectExtent l="0" t="0" r="19685" b="28575"/>
                    <wp:wrapNone/>
                    <wp:docPr id="168025451" name="Flowchart: Document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81265" cy="4276725"/>
                            </a:xfrm>
                            <a:custGeom>
                              <a:avLst/>
                              <a:gdLst>
                                <a:gd name="connsiteX0" fmla="*/ 0 w 21600"/>
                                <a:gd name="connsiteY0" fmla="*/ 0 h 21600"/>
                                <a:gd name="connsiteX1" fmla="*/ 21600 w 21600"/>
                                <a:gd name="connsiteY1" fmla="*/ 0 h 21600"/>
                                <a:gd name="connsiteX2" fmla="*/ 21600 w 21600"/>
                                <a:gd name="connsiteY2" fmla="*/ 17322 h 21600"/>
                                <a:gd name="connsiteX3" fmla="*/ 0 w 21600"/>
                                <a:gd name="connsiteY3" fmla="*/ 20172 h 21600"/>
                                <a:gd name="connsiteX4" fmla="*/ 0 w 21600"/>
                                <a:gd name="connsiteY4" fmla="*/ 0 h 21600"/>
                                <a:gd name="connsiteX0" fmla="*/ 0 w 21600"/>
                                <a:gd name="connsiteY0" fmla="*/ 0 h 17397"/>
                                <a:gd name="connsiteX1" fmla="*/ 21600 w 21600"/>
                                <a:gd name="connsiteY1" fmla="*/ 0 h 17397"/>
                                <a:gd name="connsiteX2" fmla="*/ 21600 w 21600"/>
                                <a:gd name="connsiteY2" fmla="*/ 17322 h 17397"/>
                                <a:gd name="connsiteX3" fmla="*/ 88 w 21600"/>
                                <a:gd name="connsiteY3" fmla="*/ 14391 h 17397"/>
                                <a:gd name="connsiteX4" fmla="*/ 0 w 21600"/>
                                <a:gd name="connsiteY4" fmla="*/ 0 h 17397"/>
                                <a:gd name="connsiteX0" fmla="*/ 0 w 21600"/>
                                <a:gd name="connsiteY0" fmla="*/ 0 h 20838"/>
                                <a:gd name="connsiteX1" fmla="*/ 21600 w 21600"/>
                                <a:gd name="connsiteY1" fmla="*/ 0 h 20838"/>
                                <a:gd name="connsiteX2" fmla="*/ 21600 w 21600"/>
                                <a:gd name="connsiteY2" fmla="*/ 17322 h 20838"/>
                                <a:gd name="connsiteX3" fmla="*/ 44 w 21600"/>
                                <a:gd name="connsiteY3" fmla="*/ 19611 h 20838"/>
                                <a:gd name="connsiteX4" fmla="*/ 0 w 21600"/>
                                <a:gd name="connsiteY4" fmla="*/ 0 h 20838"/>
                                <a:gd name="connsiteX0" fmla="*/ 0 w 21600"/>
                                <a:gd name="connsiteY0" fmla="*/ 0 h 19611"/>
                                <a:gd name="connsiteX1" fmla="*/ 21600 w 21600"/>
                                <a:gd name="connsiteY1" fmla="*/ 0 h 19611"/>
                                <a:gd name="connsiteX2" fmla="*/ 21600 w 21600"/>
                                <a:gd name="connsiteY2" fmla="*/ 17322 h 19611"/>
                                <a:gd name="connsiteX3" fmla="*/ 44 w 21600"/>
                                <a:gd name="connsiteY3" fmla="*/ 19611 h 19611"/>
                                <a:gd name="connsiteX4" fmla="*/ 0 w 21600"/>
                                <a:gd name="connsiteY4" fmla="*/ 0 h 19611"/>
                                <a:gd name="connsiteX0" fmla="*/ 0 w 21700"/>
                                <a:gd name="connsiteY0" fmla="*/ 0 h 22031"/>
                                <a:gd name="connsiteX1" fmla="*/ 21600 w 21700"/>
                                <a:gd name="connsiteY1" fmla="*/ 0 h 22031"/>
                                <a:gd name="connsiteX2" fmla="*/ 21700 w 21700"/>
                                <a:gd name="connsiteY2" fmla="*/ 22031 h 22031"/>
                                <a:gd name="connsiteX3" fmla="*/ 44 w 21700"/>
                                <a:gd name="connsiteY3" fmla="*/ 19611 h 22031"/>
                                <a:gd name="connsiteX4" fmla="*/ 0 w 21700"/>
                                <a:gd name="connsiteY4" fmla="*/ 0 h 22031"/>
                                <a:gd name="connsiteX0" fmla="*/ 40 w 21740"/>
                                <a:gd name="connsiteY0" fmla="*/ 0 h 22031"/>
                                <a:gd name="connsiteX1" fmla="*/ 21640 w 21740"/>
                                <a:gd name="connsiteY1" fmla="*/ 0 h 22031"/>
                                <a:gd name="connsiteX2" fmla="*/ 21740 w 21740"/>
                                <a:gd name="connsiteY2" fmla="*/ 22031 h 22031"/>
                                <a:gd name="connsiteX3" fmla="*/ 5 w 21740"/>
                                <a:gd name="connsiteY3" fmla="*/ 19611 h 22031"/>
                                <a:gd name="connsiteX4" fmla="*/ 40 w 21740"/>
                                <a:gd name="connsiteY4" fmla="*/ 0 h 22031"/>
                                <a:gd name="connsiteX0" fmla="*/ 40 w 21740"/>
                                <a:gd name="connsiteY0" fmla="*/ 0 h 22031"/>
                                <a:gd name="connsiteX1" fmla="*/ 21640 w 21740"/>
                                <a:gd name="connsiteY1" fmla="*/ 0 h 22031"/>
                                <a:gd name="connsiteX2" fmla="*/ 21740 w 21740"/>
                                <a:gd name="connsiteY2" fmla="*/ 22031 h 22031"/>
                                <a:gd name="connsiteX3" fmla="*/ 5 w 21740"/>
                                <a:gd name="connsiteY3" fmla="*/ 19611 h 22031"/>
                                <a:gd name="connsiteX4" fmla="*/ 40 w 21740"/>
                                <a:gd name="connsiteY4" fmla="*/ 0 h 22031"/>
                                <a:gd name="connsiteX0" fmla="*/ 40 w 21740"/>
                                <a:gd name="connsiteY0" fmla="*/ 0 h 22275"/>
                                <a:gd name="connsiteX1" fmla="*/ 21640 w 21740"/>
                                <a:gd name="connsiteY1" fmla="*/ 0 h 22275"/>
                                <a:gd name="connsiteX2" fmla="*/ 21740 w 21740"/>
                                <a:gd name="connsiteY2" fmla="*/ 22031 h 22275"/>
                                <a:gd name="connsiteX3" fmla="*/ 5 w 21740"/>
                                <a:gd name="connsiteY3" fmla="*/ 19611 h 22275"/>
                                <a:gd name="connsiteX4" fmla="*/ 40 w 21740"/>
                                <a:gd name="connsiteY4" fmla="*/ 0 h 22275"/>
                                <a:gd name="connsiteX0" fmla="*/ 40 w 21649"/>
                                <a:gd name="connsiteY0" fmla="*/ 0 h 22061"/>
                                <a:gd name="connsiteX1" fmla="*/ 21640 w 21649"/>
                                <a:gd name="connsiteY1" fmla="*/ 0 h 22061"/>
                                <a:gd name="connsiteX2" fmla="*/ 21641 w 21649"/>
                                <a:gd name="connsiteY2" fmla="*/ 21812 h 22061"/>
                                <a:gd name="connsiteX3" fmla="*/ 5 w 21649"/>
                                <a:gd name="connsiteY3" fmla="*/ 19611 h 22061"/>
                                <a:gd name="connsiteX4" fmla="*/ 40 w 21649"/>
                                <a:gd name="connsiteY4" fmla="*/ 0 h 22061"/>
                                <a:gd name="connsiteX0" fmla="*/ 40 w 21645"/>
                                <a:gd name="connsiteY0" fmla="*/ 0 h 22305"/>
                                <a:gd name="connsiteX1" fmla="*/ 21640 w 21645"/>
                                <a:gd name="connsiteY1" fmla="*/ 0 h 22305"/>
                                <a:gd name="connsiteX2" fmla="*/ 21582 w 21645"/>
                                <a:gd name="connsiteY2" fmla="*/ 22061 h 22305"/>
                                <a:gd name="connsiteX3" fmla="*/ 5 w 21645"/>
                                <a:gd name="connsiteY3" fmla="*/ 19611 h 22305"/>
                                <a:gd name="connsiteX4" fmla="*/ 40 w 21645"/>
                                <a:gd name="connsiteY4" fmla="*/ 0 h 22305"/>
                                <a:gd name="connsiteX0" fmla="*/ 40 w 21645"/>
                                <a:gd name="connsiteY0" fmla="*/ 0 h 22065"/>
                                <a:gd name="connsiteX1" fmla="*/ 21640 w 21645"/>
                                <a:gd name="connsiteY1" fmla="*/ 0 h 22065"/>
                                <a:gd name="connsiteX2" fmla="*/ 21582 w 21645"/>
                                <a:gd name="connsiteY2" fmla="*/ 22061 h 22065"/>
                                <a:gd name="connsiteX3" fmla="*/ 5 w 21645"/>
                                <a:gd name="connsiteY3" fmla="*/ 19611 h 22065"/>
                                <a:gd name="connsiteX4" fmla="*/ 40 w 21645"/>
                                <a:gd name="connsiteY4" fmla="*/ 0 h 22065"/>
                                <a:gd name="connsiteX0" fmla="*/ 40 w 21645"/>
                                <a:gd name="connsiteY0" fmla="*/ 0 h 22230"/>
                                <a:gd name="connsiteX1" fmla="*/ 21640 w 21645"/>
                                <a:gd name="connsiteY1" fmla="*/ 0 h 22230"/>
                                <a:gd name="connsiteX2" fmla="*/ 21582 w 21645"/>
                                <a:gd name="connsiteY2" fmla="*/ 22061 h 22230"/>
                                <a:gd name="connsiteX3" fmla="*/ 5 w 21645"/>
                                <a:gd name="connsiteY3" fmla="*/ 19611 h 22230"/>
                                <a:gd name="connsiteX4" fmla="*/ 40 w 21645"/>
                                <a:gd name="connsiteY4" fmla="*/ 0 h 22230"/>
                                <a:gd name="connsiteX0" fmla="*/ 40 w 21645"/>
                                <a:gd name="connsiteY0" fmla="*/ 0 h 22228"/>
                                <a:gd name="connsiteX1" fmla="*/ 21640 w 21645"/>
                                <a:gd name="connsiteY1" fmla="*/ 0 h 22228"/>
                                <a:gd name="connsiteX2" fmla="*/ 21582 w 21645"/>
                                <a:gd name="connsiteY2" fmla="*/ 22061 h 22228"/>
                                <a:gd name="connsiteX3" fmla="*/ 5 w 21645"/>
                                <a:gd name="connsiteY3" fmla="*/ 19611 h 22228"/>
                                <a:gd name="connsiteX4" fmla="*/ 40 w 21645"/>
                                <a:gd name="connsiteY4" fmla="*/ 0 h 22228"/>
                                <a:gd name="connsiteX0" fmla="*/ 40 w 21645"/>
                                <a:gd name="connsiteY0" fmla="*/ 0 h 22219"/>
                                <a:gd name="connsiteX1" fmla="*/ 21640 w 21645"/>
                                <a:gd name="connsiteY1" fmla="*/ 0 h 22219"/>
                                <a:gd name="connsiteX2" fmla="*/ 21582 w 21645"/>
                                <a:gd name="connsiteY2" fmla="*/ 22061 h 22219"/>
                                <a:gd name="connsiteX3" fmla="*/ 5 w 21645"/>
                                <a:gd name="connsiteY3" fmla="*/ 19611 h 22219"/>
                                <a:gd name="connsiteX4" fmla="*/ 40 w 21645"/>
                                <a:gd name="connsiteY4" fmla="*/ 0 h 22219"/>
                                <a:gd name="connsiteX0" fmla="*/ 40 w 21645"/>
                                <a:gd name="connsiteY0" fmla="*/ 0 h 22209"/>
                                <a:gd name="connsiteX1" fmla="*/ 21640 w 21645"/>
                                <a:gd name="connsiteY1" fmla="*/ 0 h 22209"/>
                                <a:gd name="connsiteX2" fmla="*/ 21582 w 21645"/>
                                <a:gd name="connsiteY2" fmla="*/ 22061 h 22209"/>
                                <a:gd name="connsiteX3" fmla="*/ 5 w 21645"/>
                                <a:gd name="connsiteY3" fmla="*/ 19611 h 22209"/>
                                <a:gd name="connsiteX4" fmla="*/ 40 w 21645"/>
                                <a:gd name="connsiteY4" fmla="*/ 0 h 22209"/>
                                <a:gd name="connsiteX0" fmla="*/ 40 w 21645"/>
                                <a:gd name="connsiteY0" fmla="*/ 0 h 22221"/>
                                <a:gd name="connsiteX1" fmla="*/ 21640 w 21645"/>
                                <a:gd name="connsiteY1" fmla="*/ 0 h 22221"/>
                                <a:gd name="connsiteX2" fmla="*/ 21582 w 21645"/>
                                <a:gd name="connsiteY2" fmla="*/ 22061 h 22221"/>
                                <a:gd name="connsiteX3" fmla="*/ 5 w 21645"/>
                                <a:gd name="connsiteY3" fmla="*/ 19611 h 22221"/>
                                <a:gd name="connsiteX4" fmla="*/ 40 w 21645"/>
                                <a:gd name="connsiteY4" fmla="*/ 0 h 22221"/>
                                <a:gd name="connsiteX0" fmla="*/ 40 w 21645"/>
                                <a:gd name="connsiteY0" fmla="*/ 0 h 22234"/>
                                <a:gd name="connsiteX1" fmla="*/ 21640 w 21645"/>
                                <a:gd name="connsiteY1" fmla="*/ 0 h 22234"/>
                                <a:gd name="connsiteX2" fmla="*/ 21582 w 21645"/>
                                <a:gd name="connsiteY2" fmla="*/ 22061 h 22234"/>
                                <a:gd name="connsiteX3" fmla="*/ 5 w 21645"/>
                                <a:gd name="connsiteY3" fmla="*/ 19611 h 22234"/>
                                <a:gd name="connsiteX4" fmla="*/ 40 w 21645"/>
                                <a:gd name="connsiteY4" fmla="*/ 0 h 22234"/>
                                <a:gd name="connsiteX0" fmla="*/ 40 w 21645"/>
                                <a:gd name="connsiteY0" fmla="*/ 0 h 22240"/>
                                <a:gd name="connsiteX1" fmla="*/ 21640 w 21645"/>
                                <a:gd name="connsiteY1" fmla="*/ 0 h 22240"/>
                                <a:gd name="connsiteX2" fmla="*/ 21582 w 21645"/>
                                <a:gd name="connsiteY2" fmla="*/ 22061 h 22240"/>
                                <a:gd name="connsiteX3" fmla="*/ 5 w 21645"/>
                                <a:gd name="connsiteY3" fmla="*/ 19611 h 22240"/>
                                <a:gd name="connsiteX4" fmla="*/ 40 w 21645"/>
                                <a:gd name="connsiteY4" fmla="*/ 0 h 22240"/>
                                <a:gd name="connsiteX0" fmla="*/ 40 w 21645"/>
                                <a:gd name="connsiteY0" fmla="*/ 0 h 22269"/>
                                <a:gd name="connsiteX1" fmla="*/ 21640 w 21645"/>
                                <a:gd name="connsiteY1" fmla="*/ 0 h 22269"/>
                                <a:gd name="connsiteX2" fmla="*/ 21582 w 21645"/>
                                <a:gd name="connsiteY2" fmla="*/ 22061 h 22269"/>
                                <a:gd name="connsiteX3" fmla="*/ 5 w 21645"/>
                                <a:gd name="connsiteY3" fmla="*/ 19611 h 22269"/>
                                <a:gd name="connsiteX4" fmla="*/ 40 w 21645"/>
                                <a:gd name="connsiteY4" fmla="*/ 0 h 22269"/>
                                <a:gd name="connsiteX0" fmla="*/ 40 w 21645"/>
                                <a:gd name="connsiteY0" fmla="*/ 0 h 22348"/>
                                <a:gd name="connsiteX1" fmla="*/ 21640 w 21645"/>
                                <a:gd name="connsiteY1" fmla="*/ 0 h 22348"/>
                                <a:gd name="connsiteX2" fmla="*/ 21582 w 21645"/>
                                <a:gd name="connsiteY2" fmla="*/ 22061 h 22348"/>
                                <a:gd name="connsiteX3" fmla="*/ 5 w 21645"/>
                                <a:gd name="connsiteY3" fmla="*/ 19611 h 22348"/>
                                <a:gd name="connsiteX4" fmla="*/ 40 w 21645"/>
                                <a:gd name="connsiteY4" fmla="*/ 0 h 22348"/>
                                <a:gd name="connsiteX0" fmla="*/ 40 w 21647"/>
                                <a:gd name="connsiteY0" fmla="*/ 0 h 22419"/>
                                <a:gd name="connsiteX1" fmla="*/ 21640 w 21647"/>
                                <a:gd name="connsiteY1" fmla="*/ 0 h 22419"/>
                                <a:gd name="connsiteX2" fmla="*/ 21622 w 21647"/>
                                <a:gd name="connsiteY2" fmla="*/ 22134 h 22419"/>
                                <a:gd name="connsiteX3" fmla="*/ 5 w 21647"/>
                                <a:gd name="connsiteY3" fmla="*/ 19611 h 22419"/>
                                <a:gd name="connsiteX4" fmla="*/ 40 w 21647"/>
                                <a:gd name="connsiteY4" fmla="*/ 0 h 22419"/>
                                <a:gd name="connsiteX0" fmla="*/ 40 w 21650"/>
                                <a:gd name="connsiteY0" fmla="*/ 0 h 22527"/>
                                <a:gd name="connsiteX1" fmla="*/ 21640 w 21650"/>
                                <a:gd name="connsiteY1" fmla="*/ 0 h 22527"/>
                                <a:gd name="connsiteX2" fmla="*/ 21647 w 21650"/>
                                <a:gd name="connsiteY2" fmla="*/ 22244 h 22527"/>
                                <a:gd name="connsiteX3" fmla="*/ 5 w 21650"/>
                                <a:gd name="connsiteY3" fmla="*/ 19611 h 22527"/>
                                <a:gd name="connsiteX4" fmla="*/ 40 w 21650"/>
                                <a:gd name="connsiteY4" fmla="*/ 0 h 22527"/>
                                <a:gd name="connsiteX0" fmla="*/ 45 w 21650"/>
                                <a:gd name="connsiteY0" fmla="*/ 0 h 22527"/>
                                <a:gd name="connsiteX1" fmla="*/ 21640 w 21650"/>
                                <a:gd name="connsiteY1" fmla="*/ 0 h 22527"/>
                                <a:gd name="connsiteX2" fmla="*/ 21647 w 21650"/>
                                <a:gd name="connsiteY2" fmla="*/ 22244 h 22527"/>
                                <a:gd name="connsiteX3" fmla="*/ 5 w 21650"/>
                                <a:gd name="connsiteY3" fmla="*/ 19611 h 22527"/>
                                <a:gd name="connsiteX4" fmla="*/ 45 w 21650"/>
                                <a:gd name="connsiteY4" fmla="*/ 0 h 22527"/>
                                <a:gd name="connsiteX0" fmla="*/ 0 w 21942"/>
                                <a:gd name="connsiteY0" fmla="*/ 0 h 23001"/>
                                <a:gd name="connsiteX1" fmla="*/ 21932 w 21942"/>
                                <a:gd name="connsiteY1" fmla="*/ 474 h 23001"/>
                                <a:gd name="connsiteX2" fmla="*/ 21939 w 21942"/>
                                <a:gd name="connsiteY2" fmla="*/ 22718 h 23001"/>
                                <a:gd name="connsiteX3" fmla="*/ 297 w 21942"/>
                                <a:gd name="connsiteY3" fmla="*/ 20085 h 23001"/>
                                <a:gd name="connsiteX4" fmla="*/ 0 w 21942"/>
                                <a:gd name="connsiteY4" fmla="*/ 0 h 23001"/>
                                <a:gd name="connsiteX0" fmla="*/ 358 w 21647"/>
                                <a:gd name="connsiteY0" fmla="*/ 0 h 22636"/>
                                <a:gd name="connsiteX1" fmla="*/ 21637 w 21647"/>
                                <a:gd name="connsiteY1" fmla="*/ 109 h 22636"/>
                                <a:gd name="connsiteX2" fmla="*/ 21644 w 21647"/>
                                <a:gd name="connsiteY2" fmla="*/ 22353 h 22636"/>
                                <a:gd name="connsiteX3" fmla="*/ 2 w 21647"/>
                                <a:gd name="connsiteY3" fmla="*/ 19720 h 22636"/>
                                <a:gd name="connsiteX4" fmla="*/ 358 w 21647"/>
                                <a:gd name="connsiteY4" fmla="*/ 0 h 22636"/>
                                <a:gd name="connsiteX0" fmla="*/ 358 w 21647"/>
                                <a:gd name="connsiteY0" fmla="*/ 0 h 22636"/>
                                <a:gd name="connsiteX1" fmla="*/ 21637 w 21647"/>
                                <a:gd name="connsiteY1" fmla="*/ 109 h 22636"/>
                                <a:gd name="connsiteX2" fmla="*/ 21644 w 21647"/>
                                <a:gd name="connsiteY2" fmla="*/ 22353 h 22636"/>
                                <a:gd name="connsiteX3" fmla="*/ 2 w 21647"/>
                                <a:gd name="connsiteY3" fmla="*/ 19720 h 22636"/>
                                <a:gd name="connsiteX4" fmla="*/ 358 w 21647"/>
                                <a:gd name="connsiteY4" fmla="*/ 0 h 22636"/>
                                <a:gd name="connsiteX0" fmla="*/ 1 w 21726"/>
                                <a:gd name="connsiteY0" fmla="*/ 0 h 22599"/>
                                <a:gd name="connsiteX1" fmla="*/ 21716 w 21726"/>
                                <a:gd name="connsiteY1" fmla="*/ 72 h 22599"/>
                                <a:gd name="connsiteX2" fmla="*/ 21723 w 21726"/>
                                <a:gd name="connsiteY2" fmla="*/ 22316 h 22599"/>
                                <a:gd name="connsiteX3" fmla="*/ 81 w 21726"/>
                                <a:gd name="connsiteY3" fmla="*/ 19683 h 22599"/>
                                <a:gd name="connsiteX4" fmla="*/ 1 w 21726"/>
                                <a:gd name="connsiteY4" fmla="*/ 0 h 22599"/>
                                <a:gd name="connsiteX0" fmla="*/ 6 w 21672"/>
                                <a:gd name="connsiteY0" fmla="*/ 38 h 22527"/>
                                <a:gd name="connsiteX1" fmla="*/ 21662 w 21672"/>
                                <a:gd name="connsiteY1" fmla="*/ 0 h 22527"/>
                                <a:gd name="connsiteX2" fmla="*/ 21669 w 21672"/>
                                <a:gd name="connsiteY2" fmla="*/ 22244 h 22527"/>
                                <a:gd name="connsiteX3" fmla="*/ 27 w 21672"/>
                                <a:gd name="connsiteY3" fmla="*/ 19611 h 22527"/>
                                <a:gd name="connsiteX4" fmla="*/ 6 w 21672"/>
                                <a:gd name="connsiteY4" fmla="*/ 38 h 22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1672" h="22527">
                                  <a:moveTo>
                                    <a:pt x="6" y="38"/>
                                  </a:moveTo>
                                  <a:lnTo>
                                    <a:pt x="21662" y="0"/>
                                  </a:lnTo>
                                  <a:cubicBezTo>
                                    <a:pt x="21695" y="7344"/>
                                    <a:pt x="21636" y="14900"/>
                                    <a:pt x="21669" y="22244"/>
                                  </a:cubicBezTo>
                                  <a:cubicBezTo>
                                    <a:pt x="13206" y="24398"/>
                                    <a:pt x="9067" y="13353"/>
                                    <a:pt x="27" y="19611"/>
                                  </a:cubicBezTo>
                                  <a:cubicBezTo>
                                    <a:pt x="-2" y="14814"/>
                                    <a:pt x="-5" y="163"/>
                                    <a:pt x="6" y="3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svg="http://schemas.microsoft.com/office/drawing/2016/SVG/main" xmlns:a14="http://schemas.microsoft.com/office/drawing/2010/main" xmlns:arto="http://schemas.microsoft.com/office/word/2006/arto">
                <w:pict w14:anchorId="50B1F478">
                  <v:shape id="Flowchart: Document 1" style="position:absolute;margin-left:0;margin-top:1.2pt;width:596.95pt;height:336.75pt;z-index:25165824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21672,22527" o:spid="_x0000_s1026" fillcolor="white [3212]" stroked="f" strokeweight="1pt" path="m6,38l21662,v33,7344,-26,14900,7,22244c13206,24398,9067,13353,27,19611,-2,14814,-5,163,6,3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" w14:anchorId="6F7D5A28">
                    <v:stroke joinstyle="miter"/>
                    <v:path arrowok="t" o:connecttype="custom" o:connectlocs="2099,7214;7577767,0;7580216,4222998;9445,3723126;2099,7214" o:connectangles="0,0,0,0,0"/>
                    <w10:wrap anchorx="page" anchory="page"/>
                    <w10:anchorlock/>
                  </v:shape>
                </w:pict>
              </mc:Fallback>
            </mc:AlternateContent>
          </w:r>
        </w:p>
        <w:p w14:paraId="12D72ACF" w14:textId="2D25F0C5" w:rsidR="00D01C19" w:rsidRDefault="00000000" w:rsidP="003670B1"/>
      </w:sdtContent>
    </w:sdt>
    <w:p w14:paraId="16794008" w14:textId="77777777" w:rsidR="00844A47" w:rsidRDefault="00844A47" w:rsidP="003670B1"/>
    <w:p w14:paraId="67F05895" w14:textId="77777777" w:rsidR="00844A47" w:rsidRDefault="00844A47" w:rsidP="003670B1"/>
    <w:p w14:paraId="687BFCEA" w14:textId="77777777" w:rsidR="00844A47" w:rsidRDefault="00844A47" w:rsidP="003670B1"/>
    <w:p w14:paraId="301AA478" w14:textId="77777777" w:rsidR="00844A47" w:rsidRDefault="00844A47" w:rsidP="003670B1"/>
    <w:p w14:paraId="530AAEB9" w14:textId="77777777" w:rsidR="00844A47" w:rsidRDefault="00844A47" w:rsidP="003670B1"/>
    <w:p w14:paraId="66AA60B4" w14:textId="77777777" w:rsidR="00844A47" w:rsidRDefault="00844A47" w:rsidP="003670B1"/>
    <w:p w14:paraId="66D52C7B" w14:textId="77777777" w:rsidR="00844A47" w:rsidRDefault="00844A47" w:rsidP="003670B1"/>
    <w:p w14:paraId="12AC996F" w14:textId="77777777" w:rsidR="00844A47" w:rsidRDefault="00844A47" w:rsidP="003670B1"/>
    <w:p w14:paraId="0D468802" w14:textId="77777777" w:rsidR="00844A47" w:rsidRDefault="00844A47" w:rsidP="003670B1"/>
    <w:p w14:paraId="56C11716" w14:textId="77777777" w:rsidR="00844A47" w:rsidRDefault="00844A47" w:rsidP="003670B1"/>
    <w:p w14:paraId="2A77590B" w14:textId="77777777" w:rsidR="00844A47" w:rsidRDefault="00844A47" w:rsidP="003670B1"/>
    <w:p w14:paraId="6FBDDE0B" w14:textId="77777777" w:rsidR="00844A47" w:rsidRDefault="00844A47" w:rsidP="003670B1"/>
    <w:p w14:paraId="25CAC073" w14:textId="77777777" w:rsidR="00844A47" w:rsidRDefault="00844A47" w:rsidP="003670B1"/>
    <w:p w14:paraId="27E8B1F3" w14:textId="77777777" w:rsidR="003B7764" w:rsidRDefault="003B7764" w:rsidP="003670B1"/>
    <w:p w14:paraId="3B32C8CC" w14:textId="6A85C3C3" w:rsidR="008F7CB7" w:rsidRDefault="00527A61" w:rsidP="00527A61">
      <w:pPr>
        <w:widowControl w:val="0"/>
        <w:tabs>
          <w:tab w:val="left" w:pos="2980"/>
        </w:tabs>
        <w:autoSpaceDE w:val="0"/>
        <w:autoSpaceDN w:val="0"/>
        <w:spacing w:before="2" w:line="240" w:lineRule="auto"/>
        <w:rPr>
          <w:rFonts w:ascii="Calibri" w:eastAsia="Calibri" w:hAnsi="Calibri" w:cs="Calibri"/>
          <w:b/>
          <w:sz w:val="26"/>
          <w:szCs w:val="22"/>
          <w:lang w:val="nb"/>
        </w:rPr>
      </w:pPr>
      <w:r>
        <w:rPr>
          <w:rFonts w:ascii="Calibri" w:eastAsia="Calibri" w:hAnsi="Calibri" w:cs="Calibri"/>
          <w:b/>
          <w:sz w:val="26"/>
          <w:szCs w:val="22"/>
          <w:lang w:val="nb"/>
        </w:rPr>
        <w:tab/>
      </w:r>
    </w:p>
    <w:p w14:paraId="5B1A7C49" w14:textId="1DE85482" w:rsidR="00CE4D22" w:rsidRPr="003B7764" w:rsidRDefault="00CE4D22" w:rsidP="00CE4D22">
      <w:pPr>
        <w:rPr>
          <w:rFonts w:asciiTheme="majorHAnsi" w:hAnsiTheme="majorHAnsi" w:cs="Arial"/>
        </w:rPr>
      </w:pPr>
      <w:r w:rsidRPr="003B7764">
        <w:rPr>
          <w:rFonts w:asciiTheme="majorHAnsi" w:hAnsiTheme="majorHAnsi" w:cs="Arial"/>
        </w:rPr>
        <w:lastRenderedPageBreak/>
        <w:t>Dette dokumentet viser oversikt over alle dokumenter som inngår som en del av tilbudsgrunnlaget.</w:t>
      </w:r>
    </w:p>
    <w:p w14:paraId="2A1BE548" w14:textId="4D1F3944" w:rsidR="00CE4D22" w:rsidRPr="003B7764" w:rsidRDefault="00CE4D22" w:rsidP="003B7764">
      <w:pPr>
        <w:rPr>
          <w:rFonts w:asciiTheme="majorHAnsi" w:hAnsiTheme="majorHAnsi" w:cs="Arial"/>
        </w:rPr>
      </w:pPr>
      <w:r w:rsidRPr="003B7764">
        <w:rPr>
          <w:rFonts w:asciiTheme="majorHAnsi" w:hAnsiTheme="majorHAnsi" w:cs="Arial"/>
        </w:rPr>
        <w:t xml:space="preserve">Dokumenter som legges til, eller dokumenter som revideres blir markert med </w:t>
      </w:r>
      <w:r w:rsidRPr="003B7764">
        <w:rPr>
          <w:rFonts w:asciiTheme="majorHAnsi" w:hAnsiTheme="majorHAnsi" w:cs="Arial"/>
          <w:color w:val="FF0000"/>
        </w:rPr>
        <w:t>rød</w:t>
      </w:r>
      <w:r w:rsidRPr="003B7764">
        <w:rPr>
          <w:rFonts w:asciiTheme="majorHAnsi" w:hAnsiTheme="majorHAnsi" w:cs="Arial"/>
        </w:rPr>
        <w:t xml:space="preserve"> </w:t>
      </w:r>
      <w:r w:rsidRPr="003B7764">
        <w:rPr>
          <w:rFonts w:asciiTheme="majorHAnsi" w:hAnsiTheme="majorHAnsi" w:cs="Arial"/>
          <w:color w:val="FF0000"/>
        </w:rPr>
        <w:t>farge</w:t>
      </w:r>
      <w:r w:rsidRPr="003B7764">
        <w:rPr>
          <w:rFonts w:asciiTheme="majorHAnsi" w:hAnsiTheme="majorHAnsi" w:cs="Arial"/>
        </w:rPr>
        <w:t xml:space="preserve"> ved utsendelser.</w:t>
      </w:r>
    </w:p>
    <w:p w14:paraId="0B37B18F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  <w:r w:rsidRPr="003B7764">
        <w:rPr>
          <w:rFonts w:asciiTheme="majorHAnsi" w:hAnsiTheme="majorHAnsi"/>
        </w:rPr>
        <w:t xml:space="preserve">Dokumenter vedlagt er inndelt i nummerserie etter følgende inndeling: </w:t>
      </w:r>
    </w:p>
    <w:p w14:paraId="72A3697A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</w:p>
    <w:p w14:paraId="021265CF" w14:textId="3218C37A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>100</w:t>
      </w:r>
      <w:r w:rsidR="001B4D53">
        <w:rPr>
          <w:rFonts w:asciiTheme="majorHAnsi" w:hAnsiTheme="majorHAnsi"/>
          <w:color w:val="0070C0"/>
        </w:rPr>
        <w:t>0</w:t>
      </w:r>
      <w:r w:rsidRPr="003B7764">
        <w:rPr>
          <w:rFonts w:asciiTheme="majorHAnsi" w:hAnsiTheme="majorHAnsi"/>
          <w:color w:val="0070C0"/>
        </w:rPr>
        <w:t xml:space="preserve"> Dokumentoversikt </w:t>
      </w:r>
    </w:p>
    <w:p w14:paraId="16D86CAD" w14:textId="7AF68267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>1100</w:t>
      </w:r>
      <w:r w:rsidR="00B749C5">
        <w:rPr>
          <w:rFonts w:asciiTheme="majorHAnsi" w:hAnsiTheme="majorHAnsi"/>
          <w:color w:val="0070C0"/>
        </w:rPr>
        <w:t xml:space="preserve"> K</w:t>
      </w:r>
      <w:bookmarkStart w:id="4" w:name="_Hlk189227228"/>
      <w:r w:rsidR="00B749C5">
        <w:rPr>
          <w:rFonts w:asciiTheme="majorHAnsi" w:hAnsiTheme="majorHAnsi"/>
          <w:color w:val="0070C0"/>
        </w:rPr>
        <w:t>onkurranse regler og konkurransegrunnlag</w:t>
      </w:r>
    </w:p>
    <w:bookmarkEnd w:id="4"/>
    <w:p w14:paraId="07CDDE5A" w14:textId="77777777" w:rsidR="00CE4D22" w:rsidRPr="003B7764" w:rsidRDefault="00CE4D2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 w:rsidRPr="003B7764">
        <w:rPr>
          <w:rFonts w:asciiTheme="majorHAnsi" w:hAnsiTheme="majorHAnsi"/>
          <w:color w:val="0070C0"/>
        </w:rPr>
        <w:t xml:space="preserve">1200 Byggherrens SHA-plan </w:t>
      </w:r>
    </w:p>
    <w:p w14:paraId="4F3E2E90" w14:textId="65DC6229" w:rsidR="00CE4D22" w:rsidRPr="003B7764" w:rsidRDefault="00C25E4F" w:rsidP="00340F3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20</w:t>
      </w:r>
      <w:r w:rsidR="00CE4D22" w:rsidRPr="003B7764">
        <w:rPr>
          <w:rFonts w:asciiTheme="majorHAnsi" w:hAnsiTheme="majorHAnsi"/>
          <w:color w:val="0070C0"/>
        </w:rPr>
        <w:t xml:space="preserve">00 </w:t>
      </w:r>
      <w:r w:rsidR="006059C4">
        <w:rPr>
          <w:rFonts w:asciiTheme="majorHAnsi" w:hAnsiTheme="majorHAnsi"/>
          <w:color w:val="0070C0"/>
        </w:rPr>
        <w:t>Arkitekt</w:t>
      </w:r>
      <w:r w:rsidR="00C27418">
        <w:rPr>
          <w:rFonts w:asciiTheme="majorHAnsi" w:hAnsiTheme="majorHAnsi"/>
          <w:color w:val="0070C0"/>
        </w:rPr>
        <w:t>tegninger</w:t>
      </w:r>
    </w:p>
    <w:p w14:paraId="29FACCDD" w14:textId="4F3EF810" w:rsidR="00CE4D22" w:rsidRDefault="00255EA3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3</w:t>
      </w:r>
      <w:r w:rsidR="00A61A15">
        <w:rPr>
          <w:rFonts w:asciiTheme="majorHAnsi" w:hAnsiTheme="majorHAnsi"/>
          <w:color w:val="0070C0"/>
        </w:rPr>
        <w:t>0</w:t>
      </w:r>
      <w:r w:rsidR="00CE4D22" w:rsidRPr="003B7764">
        <w:rPr>
          <w:rFonts w:asciiTheme="majorHAnsi" w:hAnsiTheme="majorHAnsi"/>
          <w:color w:val="0070C0"/>
        </w:rPr>
        <w:t xml:space="preserve">00 </w:t>
      </w:r>
      <w:r w:rsidR="00C27418">
        <w:rPr>
          <w:rFonts w:asciiTheme="majorHAnsi" w:hAnsiTheme="majorHAnsi"/>
          <w:color w:val="0070C0"/>
        </w:rPr>
        <w:t>Reguleringsplan og bestemmelser</w:t>
      </w:r>
    </w:p>
    <w:p w14:paraId="65640FD2" w14:textId="3F302A8E" w:rsidR="00627FC2" w:rsidRPr="003B7764" w:rsidRDefault="00627FC2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 xml:space="preserve">4000 Infrastruktur og </w:t>
      </w:r>
      <w:r w:rsidR="00CB4380">
        <w:rPr>
          <w:rFonts w:asciiTheme="majorHAnsi" w:hAnsiTheme="majorHAnsi"/>
          <w:color w:val="0070C0"/>
        </w:rPr>
        <w:t>veianlegg</w:t>
      </w:r>
    </w:p>
    <w:p w14:paraId="4F98953F" w14:textId="07E3FAF4" w:rsidR="00CE4D22" w:rsidRPr="003B7764" w:rsidRDefault="00352517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  <w:r>
        <w:rPr>
          <w:rFonts w:asciiTheme="majorHAnsi" w:hAnsiTheme="majorHAnsi"/>
          <w:color w:val="0070C0"/>
        </w:rPr>
        <w:t>9</w:t>
      </w:r>
      <w:r w:rsidR="00CE4D22" w:rsidRPr="003B7764">
        <w:rPr>
          <w:rFonts w:asciiTheme="majorHAnsi" w:hAnsiTheme="majorHAnsi"/>
          <w:color w:val="0070C0"/>
        </w:rPr>
        <w:t>000 Annet og avklaringer i tilbudsfasen</w:t>
      </w:r>
    </w:p>
    <w:p w14:paraId="71C8A878" w14:textId="77777777" w:rsidR="003B6336" w:rsidRDefault="003B6336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6608F16B" w14:textId="77777777" w:rsidR="00C7470A" w:rsidRDefault="00C7470A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90C9246" w14:textId="77777777" w:rsidR="00C7470A" w:rsidRDefault="00C7470A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3BA15343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2F7BA8EA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7EE414E1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7429FB8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B794ACA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668F7E59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27D4417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59689238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70200B02" w14:textId="77777777" w:rsidR="00A82180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4C58B4DE" w14:textId="77777777" w:rsidR="00A82180" w:rsidRPr="003B7764" w:rsidRDefault="00A82180" w:rsidP="00CE4D22">
      <w:pPr>
        <w:spacing w:line="240" w:lineRule="auto"/>
        <w:ind w:left="708"/>
        <w:rPr>
          <w:rFonts w:asciiTheme="majorHAnsi" w:hAnsiTheme="majorHAnsi"/>
          <w:color w:val="0070C0"/>
        </w:rPr>
      </w:pPr>
    </w:p>
    <w:p w14:paraId="3C7FE096" w14:textId="77777777" w:rsidR="00CE4D22" w:rsidRPr="003B7764" w:rsidRDefault="00CE4D22" w:rsidP="00CE4D22">
      <w:pPr>
        <w:spacing w:line="240" w:lineRule="auto"/>
        <w:rPr>
          <w:rFonts w:asciiTheme="majorHAnsi" w:hAnsiTheme="maj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091"/>
        <w:gridCol w:w="1417"/>
        <w:gridCol w:w="1418"/>
      </w:tblGrid>
      <w:tr w:rsidR="00CE4D22" w:rsidRPr="003B7764" w14:paraId="552E397B" w14:textId="77777777" w:rsidTr="1A66619C">
        <w:trPr>
          <w:tblHeader/>
        </w:trPr>
        <w:tc>
          <w:tcPr>
            <w:tcW w:w="6091" w:type="dxa"/>
          </w:tcPr>
          <w:p w14:paraId="10D7BA54" w14:textId="77777777" w:rsidR="00CE4D22" w:rsidRPr="00371A21" w:rsidRDefault="00CE4D22" w:rsidP="002A73EB">
            <w:pPr>
              <w:tabs>
                <w:tab w:val="left" w:pos="4515"/>
              </w:tabs>
              <w:rPr>
                <w:rFonts w:asciiTheme="majorHAnsi" w:hAnsiTheme="majorHAnsi"/>
                <w:b/>
              </w:rPr>
            </w:pPr>
            <w:r w:rsidRPr="00371A21">
              <w:rPr>
                <w:rFonts w:asciiTheme="majorHAnsi" w:hAnsiTheme="majorHAnsi"/>
                <w:b/>
              </w:rPr>
              <w:lastRenderedPageBreak/>
              <w:t xml:space="preserve">Dokument    </w:t>
            </w:r>
            <w:r w:rsidRPr="00371A21">
              <w:rPr>
                <w:rFonts w:asciiTheme="majorHAnsi" w:hAnsiTheme="majorHAnsi"/>
                <w:b/>
              </w:rPr>
              <w:tab/>
            </w:r>
          </w:p>
        </w:tc>
        <w:tc>
          <w:tcPr>
            <w:tcW w:w="1417" w:type="dxa"/>
          </w:tcPr>
          <w:p w14:paraId="3F13E834" w14:textId="77777777" w:rsidR="00CE4D22" w:rsidRPr="003B7764" w:rsidRDefault="00CE4D22" w:rsidP="002A73EB">
            <w:pPr>
              <w:rPr>
                <w:rFonts w:asciiTheme="majorHAnsi" w:hAnsiTheme="majorHAnsi"/>
                <w:b/>
              </w:rPr>
            </w:pPr>
            <w:r w:rsidRPr="003B7764">
              <w:rPr>
                <w:rFonts w:asciiTheme="majorHAnsi" w:hAnsiTheme="majorHAnsi"/>
                <w:b/>
              </w:rPr>
              <w:t>Dato</w:t>
            </w:r>
          </w:p>
        </w:tc>
        <w:tc>
          <w:tcPr>
            <w:tcW w:w="1418" w:type="dxa"/>
          </w:tcPr>
          <w:p w14:paraId="79BFFBDD" w14:textId="77777777" w:rsidR="00CE4D22" w:rsidRPr="003B7764" w:rsidRDefault="00CE4D22" w:rsidP="002A73EB">
            <w:pPr>
              <w:rPr>
                <w:rFonts w:asciiTheme="majorHAnsi" w:hAnsiTheme="majorHAnsi"/>
                <w:b/>
              </w:rPr>
            </w:pPr>
            <w:r w:rsidRPr="003B7764">
              <w:rPr>
                <w:rFonts w:asciiTheme="majorHAnsi" w:hAnsiTheme="majorHAnsi"/>
                <w:b/>
              </w:rPr>
              <w:t>Revisjon</w:t>
            </w:r>
          </w:p>
        </w:tc>
      </w:tr>
      <w:tr w:rsidR="00CE4D22" w:rsidRPr="003B7764" w14:paraId="08AE3D3B" w14:textId="77777777" w:rsidTr="1A66619C">
        <w:tc>
          <w:tcPr>
            <w:tcW w:w="6091" w:type="dxa"/>
          </w:tcPr>
          <w:p w14:paraId="6960089C" w14:textId="77777777" w:rsidR="00CE4D22" w:rsidRPr="00371A21" w:rsidRDefault="00CE4D22" w:rsidP="002A73EB">
            <w:pPr>
              <w:rPr>
                <w:rFonts w:asciiTheme="majorHAnsi" w:hAnsiTheme="majorHAnsi"/>
                <w:b/>
                <w:color w:val="006CE9" w:themeColor="text2" w:themeTint="99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1000 Dokumentoversikt</w:t>
            </w:r>
          </w:p>
        </w:tc>
        <w:tc>
          <w:tcPr>
            <w:tcW w:w="1417" w:type="dxa"/>
          </w:tcPr>
          <w:p w14:paraId="24373C37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60DC0E6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EE124A" w:rsidRPr="00EE124A" w14:paraId="3C1C4C05" w14:textId="77777777" w:rsidTr="1A66619C">
        <w:tc>
          <w:tcPr>
            <w:tcW w:w="6091" w:type="dxa"/>
          </w:tcPr>
          <w:p w14:paraId="1F6FB5B6" w14:textId="46ADC950" w:rsidR="00CE4D22" w:rsidRPr="00EE124A" w:rsidRDefault="00CE4D22" w:rsidP="002A73EB">
            <w:pPr>
              <w:rPr>
                <w:rFonts w:asciiTheme="majorHAnsi" w:hAnsiTheme="majorHAnsi"/>
              </w:rPr>
            </w:pPr>
            <w:r w:rsidRPr="00EE124A">
              <w:rPr>
                <w:rFonts w:asciiTheme="majorHAnsi" w:hAnsiTheme="majorHAnsi"/>
              </w:rPr>
              <w:t xml:space="preserve">1001 Dokument oversikt </w:t>
            </w:r>
          </w:p>
        </w:tc>
        <w:tc>
          <w:tcPr>
            <w:tcW w:w="1417" w:type="dxa"/>
          </w:tcPr>
          <w:p w14:paraId="1B9AC037" w14:textId="27537300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ACCC132" w14:textId="67242F54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35970CAD" w14:textId="77777777" w:rsidTr="1A66619C">
        <w:tc>
          <w:tcPr>
            <w:tcW w:w="6091" w:type="dxa"/>
          </w:tcPr>
          <w:p w14:paraId="249D1FC7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3AD8E578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DE7EDB5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7C88EE61" w14:textId="77777777" w:rsidTr="1A66619C">
        <w:tc>
          <w:tcPr>
            <w:tcW w:w="6091" w:type="dxa"/>
          </w:tcPr>
          <w:p w14:paraId="7ECE0D1B" w14:textId="77777777" w:rsidR="00CE4D22" w:rsidRPr="00371A21" w:rsidRDefault="00CE4D22" w:rsidP="002A73EB">
            <w:pPr>
              <w:rPr>
                <w:rFonts w:asciiTheme="majorHAnsi" w:hAnsiTheme="majorHAnsi"/>
                <w:b/>
                <w:color w:val="0070C0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1100 Orientering, konkurranseregler, sosial dumping</w:t>
            </w:r>
          </w:p>
        </w:tc>
        <w:tc>
          <w:tcPr>
            <w:tcW w:w="1417" w:type="dxa"/>
          </w:tcPr>
          <w:p w14:paraId="41D9B0DB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76298B3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EE124A" w:rsidRPr="00EE124A" w14:paraId="72FDBBB1" w14:textId="77777777" w:rsidTr="1A66619C">
        <w:tc>
          <w:tcPr>
            <w:tcW w:w="6091" w:type="dxa"/>
          </w:tcPr>
          <w:p w14:paraId="2C2DF9E6" w14:textId="0C9192B3" w:rsidR="00CE4D22" w:rsidRPr="00EE124A" w:rsidRDefault="00BE14FF" w:rsidP="5951C41B">
            <w:pPr>
              <w:rPr>
                <w:rFonts w:asciiTheme="majorHAnsi" w:hAnsiTheme="majorHAnsi"/>
              </w:rPr>
            </w:pPr>
            <w:r w:rsidRPr="00A02DD3">
              <w:rPr>
                <w:rFonts w:asciiTheme="majorHAnsi" w:hAnsiTheme="majorHAnsi"/>
                <w:i/>
                <w:iCs/>
              </w:rPr>
              <w:t>1101 Konkurransegrunnlag</w:t>
            </w:r>
            <w:r w:rsidRPr="00EE124A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–</w:t>
            </w:r>
            <w:r w:rsidRPr="00A02DD3">
              <w:rPr>
                <w:rFonts w:asciiTheme="majorHAnsi" w:hAnsiTheme="majorHAnsi"/>
                <w:b/>
                <w:bCs/>
              </w:rPr>
              <w:t xml:space="preserve"> erstattet av publikasjon i HYYR</w:t>
            </w:r>
          </w:p>
        </w:tc>
        <w:tc>
          <w:tcPr>
            <w:tcW w:w="1417" w:type="dxa"/>
          </w:tcPr>
          <w:p w14:paraId="7AD8AD5D" w14:textId="43057084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57FCD8E" w14:textId="261BB37E" w:rsidR="00CE4D22" w:rsidRPr="00EE124A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2239874" w14:textId="77777777" w:rsidTr="1A66619C">
        <w:tc>
          <w:tcPr>
            <w:tcW w:w="6091" w:type="dxa"/>
          </w:tcPr>
          <w:p w14:paraId="0B165FDA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D71CD0">
              <w:rPr>
                <w:rFonts w:asciiTheme="majorHAnsi" w:hAnsiTheme="majorHAnsi"/>
                <w:highlight w:val="yellow"/>
              </w:rPr>
              <w:t xml:space="preserve">1102 </w:t>
            </w:r>
            <w:proofErr w:type="spellStart"/>
            <w:r w:rsidRPr="00D71CD0">
              <w:rPr>
                <w:rFonts w:asciiTheme="majorHAnsi" w:hAnsiTheme="majorHAnsi"/>
                <w:highlight w:val="yellow"/>
              </w:rPr>
              <w:t>Kontraktsgrunnlag</w:t>
            </w:r>
            <w:proofErr w:type="spellEnd"/>
            <w:r w:rsidRPr="00D71CD0">
              <w:rPr>
                <w:rFonts w:asciiTheme="majorHAnsi" w:hAnsiTheme="majorHAnsi"/>
                <w:highlight w:val="yellow"/>
              </w:rPr>
              <w:t xml:space="preserve"> og kravspesifikasjon</w:t>
            </w:r>
          </w:p>
        </w:tc>
        <w:tc>
          <w:tcPr>
            <w:tcW w:w="1417" w:type="dxa"/>
          </w:tcPr>
          <w:p w14:paraId="7467ED0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1FE417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61439842" w14:textId="77777777" w:rsidTr="1A66619C">
        <w:tc>
          <w:tcPr>
            <w:tcW w:w="6091" w:type="dxa"/>
          </w:tcPr>
          <w:p w14:paraId="4A9C6285" w14:textId="518C9266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1103 </w:t>
            </w:r>
            <w:r w:rsidR="00E5736E" w:rsidRPr="00371A21">
              <w:rPr>
                <w:rFonts w:asciiTheme="majorHAnsi" w:hAnsiTheme="majorHAnsi"/>
              </w:rPr>
              <w:t>Prosjektbeskrivelse – Bok 0</w:t>
            </w:r>
          </w:p>
        </w:tc>
        <w:tc>
          <w:tcPr>
            <w:tcW w:w="1417" w:type="dxa"/>
          </w:tcPr>
          <w:p w14:paraId="6C7C73FC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D7A8B6C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31DD2EF" w14:textId="77777777" w:rsidTr="1A66619C">
        <w:tc>
          <w:tcPr>
            <w:tcW w:w="6091" w:type="dxa"/>
          </w:tcPr>
          <w:p w14:paraId="7934F6B6" w14:textId="3E9EAEF0" w:rsidR="00CE4D22" w:rsidRPr="00371A21" w:rsidRDefault="00CE4D22" w:rsidP="39155D6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1104 </w:t>
            </w:r>
            <w:r w:rsidR="008E41F9" w:rsidRPr="00371A21">
              <w:rPr>
                <w:rFonts w:asciiTheme="majorHAnsi" w:hAnsiTheme="majorHAnsi"/>
              </w:rPr>
              <w:t>Entreprenørens prisdel</w:t>
            </w:r>
            <w:r w:rsidR="00EE124A">
              <w:rPr>
                <w:rFonts w:asciiTheme="majorHAnsi" w:hAnsiTheme="majorHAnsi"/>
              </w:rPr>
              <w:t xml:space="preserve"> og miljøleveranse</w:t>
            </w:r>
            <w:r w:rsidR="008E41F9" w:rsidRPr="00371A21">
              <w:rPr>
                <w:rFonts w:asciiTheme="majorHAnsi" w:hAnsiTheme="majorHAnsi"/>
              </w:rPr>
              <w:t xml:space="preserve"> i Excel format</w:t>
            </w:r>
          </w:p>
        </w:tc>
        <w:tc>
          <w:tcPr>
            <w:tcW w:w="1417" w:type="dxa"/>
          </w:tcPr>
          <w:p w14:paraId="7FE9A30B" w14:textId="77777777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120D1CF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20CD4ED0" w14:textId="77777777" w:rsidTr="1A66619C">
        <w:tc>
          <w:tcPr>
            <w:tcW w:w="6091" w:type="dxa"/>
          </w:tcPr>
          <w:p w14:paraId="4A31E168" w14:textId="7E15C422" w:rsidR="00CE4D22" w:rsidRPr="00371A21" w:rsidRDefault="00CE4D22" w:rsidP="002A73EB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 xml:space="preserve">1105 </w:t>
            </w:r>
            <w:r w:rsidR="00E5736E" w:rsidRPr="00371A21">
              <w:rPr>
                <w:rFonts w:asciiTheme="majorHAnsi" w:hAnsiTheme="majorHAnsi"/>
              </w:rPr>
              <w:t>Seriøsitets krav</w:t>
            </w:r>
          </w:p>
        </w:tc>
        <w:tc>
          <w:tcPr>
            <w:tcW w:w="1417" w:type="dxa"/>
          </w:tcPr>
          <w:p w14:paraId="76A130AA" w14:textId="50FFC58F" w:rsidR="00CE4D22" w:rsidRPr="00371A21" w:rsidRDefault="00CE4D22" w:rsidP="002A73EB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0D4DA74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CE4D22" w:rsidRPr="003B7764" w14:paraId="0ECFFBFD" w14:textId="77777777" w:rsidTr="1A66619C">
        <w:tc>
          <w:tcPr>
            <w:tcW w:w="6091" w:type="dxa"/>
          </w:tcPr>
          <w:p w14:paraId="7F553DA7" w14:textId="45648E97" w:rsidR="00CE4D22" w:rsidRPr="00371A21" w:rsidRDefault="00D571C0" w:rsidP="1A66619C">
            <w:pPr>
              <w:rPr>
                <w:rFonts w:asciiTheme="majorHAnsi" w:hAnsiTheme="majorHAnsi"/>
              </w:rPr>
            </w:pPr>
            <w:r w:rsidRPr="1A66619C">
              <w:rPr>
                <w:rFonts w:asciiTheme="majorHAnsi" w:hAnsiTheme="majorHAnsi"/>
              </w:rPr>
              <w:t xml:space="preserve">1106 </w:t>
            </w:r>
            <w:r w:rsidR="77CE3639" w:rsidRPr="1A66619C">
              <w:rPr>
                <w:rFonts w:asciiTheme="majorHAnsi" w:hAnsiTheme="majorHAnsi"/>
              </w:rPr>
              <w:t>Romprogram</w:t>
            </w:r>
          </w:p>
        </w:tc>
        <w:tc>
          <w:tcPr>
            <w:tcW w:w="1417" w:type="dxa"/>
          </w:tcPr>
          <w:p w14:paraId="042B2370" w14:textId="476F8AE3" w:rsidR="008A0A78" w:rsidRPr="00371A21" w:rsidRDefault="008A0A78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5FB253B" w14:textId="77777777" w:rsidR="00CE4D22" w:rsidRPr="003B7764" w:rsidRDefault="00CE4D22" w:rsidP="002A73EB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76079A49" w14:textId="77777777" w:rsidTr="1A66619C">
        <w:tc>
          <w:tcPr>
            <w:tcW w:w="6091" w:type="dxa"/>
          </w:tcPr>
          <w:p w14:paraId="648A26B7" w14:textId="64AB9662" w:rsidR="002E139D" w:rsidRPr="00371A21" w:rsidRDefault="00C616FE" w:rsidP="1A66619C">
            <w:pPr>
              <w:rPr>
                <w:rFonts w:asciiTheme="majorHAnsi" w:hAnsiTheme="majorHAnsi"/>
              </w:rPr>
            </w:pPr>
            <w:r w:rsidRPr="1A66619C">
              <w:rPr>
                <w:rFonts w:asciiTheme="majorHAnsi" w:hAnsiTheme="majorHAnsi"/>
              </w:rPr>
              <w:t xml:space="preserve">1107 </w:t>
            </w:r>
            <w:r w:rsidR="00C65E2B">
              <w:rPr>
                <w:rFonts w:asciiTheme="majorHAnsi" w:hAnsiTheme="majorHAnsi"/>
              </w:rPr>
              <w:t xml:space="preserve">Wireless </w:t>
            </w:r>
            <w:proofErr w:type="spellStart"/>
            <w:r w:rsidR="00C65E2B">
              <w:rPr>
                <w:rFonts w:asciiTheme="majorHAnsi" w:hAnsiTheme="majorHAnsi"/>
              </w:rPr>
              <w:t>Waglesgårdveien</w:t>
            </w:r>
            <w:proofErr w:type="spellEnd"/>
            <w:r w:rsidR="00C65E2B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1417" w:type="dxa"/>
          </w:tcPr>
          <w:p w14:paraId="22FC31C5" w14:textId="1D2FEFAC" w:rsidR="002E139D" w:rsidRPr="003B7764" w:rsidRDefault="002E139D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00E0CA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C616FE" w:rsidRPr="003B7764" w14:paraId="6FCB1777" w14:textId="77777777" w:rsidTr="1A66619C">
        <w:tc>
          <w:tcPr>
            <w:tcW w:w="6091" w:type="dxa"/>
          </w:tcPr>
          <w:p w14:paraId="47CBBDC8" w14:textId="79A5584C" w:rsidR="00C616FE" w:rsidRPr="001872C0" w:rsidRDefault="1D8B289F" w:rsidP="1A66619C">
            <w:pPr>
              <w:rPr>
                <w:rFonts w:asciiTheme="majorHAnsi" w:hAnsiTheme="majorHAnsi"/>
              </w:rPr>
            </w:pPr>
            <w:r w:rsidRPr="001872C0">
              <w:rPr>
                <w:rFonts w:asciiTheme="majorHAnsi" w:hAnsiTheme="majorHAnsi"/>
              </w:rPr>
              <w:t xml:space="preserve">1108 </w:t>
            </w:r>
            <w:r w:rsidR="00A911B4" w:rsidRPr="001872C0">
              <w:rPr>
                <w:rFonts w:asciiTheme="majorHAnsi" w:hAnsiTheme="majorHAnsi"/>
              </w:rPr>
              <w:t xml:space="preserve">RIBR </w:t>
            </w:r>
            <w:r w:rsidR="001610A9" w:rsidRPr="001872C0">
              <w:rPr>
                <w:rFonts w:asciiTheme="majorHAnsi" w:hAnsiTheme="majorHAnsi"/>
              </w:rPr>
              <w:t>Brannkonsept</w:t>
            </w:r>
          </w:p>
        </w:tc>
        <w:tc>
          <w:tcPr>
            <w:tcW w:w="1417" w:type="dxa"/>
          </w:tcPr>
          <w:p w14:paraId="6E3C8932" w14:textId="530A5EB8" w:rsidR="00C616FE" w:rsidRPr="003B7764" w:rsidRDefault="00C616FE" w:rsidP="1A66619C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3683522" w14:textId="77777777" w:rsidR="00C616FE" w:rsidRPr="003B7764" w:rsidRDefault="00C616FE" w:rsidP="002E139D">
            <w:pPr>
              <w:rPr>
                <w:rFonts w:asciiTheme="majorHAnsi" w:hAnsiTheme="majorHAnsi"/>
              </w:rPr>
            </w:pPr>
          </w:p>
        </w:tc>
      </w:tr>
      <w:tr w:rsidR="031240EA" w14:paraId="1F25DAE7" w14:textId="77777777" w:rsidTr="1A66619C">
        <w:trPr>
          <w:trHeight w:val="300"/>
        </w:trPr>
        <w:tc>
          <w:tcPr>
            <w:tcW w:w="6091" w:type="dxa"/>
          </w:tcPr>
          <w:p w14:paraId="27DCC512" w14:textId="7DC0F0F5" w:rsidR="031240EA" w:rsidRPr="001872C0" w:rsidRDefault="00A911B4" w:rsidP="031240EA">
            <w:pPr>
              <w:rPr>
                <w:rFonts w:asciiTheme="majorHAnsi" w:hAnsiTheme="majorHAnsi"/>
              </w:rPr>
            </w:pPr>
            <w:r w:rsidRPr="001872C0">
              <w:rPr>
                <w:rFonts w:asciiTheme="majorHAnsi" w:hAnsiTheme="majorHAnsi"/>
              </w:rPr>
              <w:t xml:space="preserve">1109 RIBR </w:t>
            </w:r>
            <w:r w:rsidR="001610A9" w:rsidRPr="001872C0">
              <w:rPr>
                <w:rFonts w:asciiTheme="majorHAnsi" w:hAnsiTheme="majorHAnsi"/>
              </w:rPr>
              <w:t>Branntegning plan 1</w:t>
            </w:r>
          </w:p>
        </w:tc>
        <w:tc>
          <w:tcPr>
            <w:tcW w:w="1417" w:type="dxa"/>
          </w:tcPr>
          <w:p w14:paraId="2FDE77FB" w14:textId="4FE08C63" w:rsidR="031240EA" w:rsidRDefault="031240EA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4096A1A" w14:textId="543B7DBB" w:rsidR="031240EA" w:rsidRDefault="031240EA" w:rsidP="031240EA">
            <w:pPr>
              <w:rPr>
                <w:rFonts w:asciiTheme="majorHAnsi" w:hAnsiTheme="majorHAnsi"/>
              </w:rPr>
            </w:pPr>
          </w:p>
        </w:tc>
      </w:tr>
      <w:tr w:rsidR="001610A9" w14:paraId="59500561" w14:textId="77777777" w:rsidTr="1A66619C">
        <w:trPr>
          <w:trHeight w:val="300"/>
        </w:trPr>
        <w:tc>
          <w:tcPr>
            <w:tcW w:w="6091" w:type="dxa"/>
          </w:tcPr>
          <w:p w14:paraId="2CC73DD3" w14:textId="446F1E26" w:rsidR="001610A9" w:rsidRPr="001872C0" w:rsidRDefault="001610A9" w:rsidP="031240EA">
            <w:pPr>
              <w:rPr>
                <w:rFonts w:asciiTheme="majorHAnsi" w:hAnsiTheme="majorHAnsi"/>
              </w:rPr>
            </w:pPr>
            <w:r w:rsidRPr="001872C0">
              <w:rPr>
                <w:rFonts w:asciiTheme="majorHAnsi" w:hAnsiTheme="majorHAnsi"/>
              </w:rPr>
              <w:t>1110 RIBR Branntegning plan 2</w:t>
            </w:r>
          </w:p>
        </w:tc>
        <w:tc>
          <w:tcPr>
            <w:tcW w:w="1417" w:type="dxa"/>
          </w:tcPr>
          <w:p w14:paraId="729B82FE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2FD4515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</w:tr>
      <w:tr w:rsidR="001610A9" w14:paraId="159874EC" w14:textId="77777777" w:rsidTr="1A66619C">
        <w:trPr>
          <w:trHeight w:val="300"/>
        </w:trPr>
        <w:tc>
          <w:tcPr>
            <w:tcW w:w="6091" w:type="dxa"/>
          </w:tcPr>
          <w:p w14:paraId="47D9A519" w14:textId="38C0FA6E" w:rsidR="001610A9" w:rsidRPr="005C3A14" w:rsidRDefault="001610A9" w:rsidP="031240EA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7" w:type="dxa"/>
          </w:tcPr>
          <w:p w14:paraId="039F88BA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A4CF67A" w14:textId="77777777" w:rsidR="001610A9" w:rsidRDefault="001610A9" w:rsidP="031240EA">
            <w:pPr>
              <w:rPr>
                <w:rFonts w:asciiTheme="majorHAnsi" w:hAnsiTheme="majorHAnsi"/>
              </w:rPr>
            </w:pPr>
          </w:p>
        </w:tc>
      </w:tr>
      <w:tr w:rsidR="0051400B" w14:paraId="79D39E63" w14:textId="77777777" w:rsidTr="1A66619C">
        <w:trPr>
          <w:trHeight w:val="300"/>
        </w:trPr>
        <w:tc>
          <w:tcPr>
            <w:tcW w:w="6091" w:type="dxa"/>
          </w:tcPr>
          <w:p w14:paraId="282B31AD" w14:textId="77777777" w:rsidR="0051400B" w:rsidRDefault="0051400B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1C1D7292" w14:textId="77777777" w:rsidR="0051400B" w:rsidRDefault="0051400B" w:rsidP="031240EA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0C111C6" w14:textId="77777777" w:rsidR="0051400B" w:rsidRDefault="0051400B" w:rsidP="031240EA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2EAF0AD9" w14:textId="77777777" w:rsidTr="1A66619C">
        <w:tc>
          <w:tcPr>
            <w:tcW w:w="6091" w:type="dxa"/>
          </w:tcPr>
          <w:p w14:paraId="1CB6D0E4" w14:textId="77777777" w:rsidR="002E139D" w:rsidRPr="00371A21" w:rsidRDefault="002E139D" w:rsidP="002E139D">
            <w:pPr>
              <w:rPr>
                <w:rFonts w:asciiTheme="majorHAnsi" w:hAnsiTheme="majorHAnsi"/>
                <w:b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1200</w:t>
            </w:r>
            <w:r w:rsidRPr="00371A21">
              <w:rPr>
                <w:rFonts w:asciiTheme="majorHAnsi" w:hAnsiTheme="majorHAnsi"/>
                <w:b/>
                <w:color w:val="0070C0"/>
              </w:rPr>
              <w:tab/>
              <w:t>Byggherrens SHA-plan</w:t>
            </w:r>
          </w:p>
        </w:tc>
        <w:tc>
          <w:tcPr>
            <w:tcW w:w="1417" w:type="dxa"/>
          </w:tcPr>
          <w:p w14:paraId="2C7883BC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662930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54E9DA09" w14:textId="77777777" w:rsidTr="1A66619C">
        <w:tc>
          <w:tcPr>
            <w:tcW w:w="6091" w:type="dxa"/>
          </w:tcPr>
          <w:p w14:paraId="0C3FED1E" w14:textId="0F23967E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1201 SHA-plan</w:t>
            </w:r>
          </w:p>
        </w:tc>
        <w:tc>
          <w:tcPr>
            <w:tcW w:w="1417" w:type="dxa"/>
          </w:tcPr>
          <w:p w14:paraId="0B7859EA" w14:textId="7476A01B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31E1A7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199D7195" w14:textId="77777777" w:rsidTr="1A66619C">
        <w:tc>
          <w:tcPr>
            <w:tcW w:w="6091" w:type="dxa"/>
          </w:tcPr>
          <w:p w14:paraId="3BB81E74" w14:textId="79E62C76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1202 Risikovurdering</w:t>
            </w:r>
          </w:p>
        </w:tc>
        <w:tc>
          <w:tcPr>
            <w:tcW w:w="1417" w:type="dxa"/>
          </w:tcPr>
          <w:p w14:paraId="21750DAD" w14:textId="05E92C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29A6EE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766A0295" w14:textId="77777777" w:rsidTr="1A66619C">
        <w:tc>
          <w:tcPr>
            <w:tcW w:w="6091" w:type="dxa"/>
          </w:tcPr>
          <w:p w14:paraId="2A5E7BD0" w14:textId="77777777" w:rsidR="002E139D" w:rsidRPr="00371A21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05C0ADA9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BD2F0B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2BBF192" w14:textId="77777777" w:rsidTr="1A66619C">
        <w:tc>
          <w:tcPr>
            <w:tcW w:w="6091" w:type="dxa"/>
          </w:tcPr>
          <w:p w14:paraId="48E33EE7" w14:textId="73E71B82" w:rsidR="002E139D" w:rsidRPr="00371A21" w:rsidRDefault="00EE124A" w:rsidP="002E139D">
            <w:pPr>
              <w:rPr>
                <w:rFonts w:asciiTheme="majorHAnsi" w:hAnsiTheme="majorHAnsi"/>
                <w:b/>
                <w:color w:val="0070C0"/>
              </w:rPr>
            </w:pPr>
            <w:r>
              <w:rPr>
                <w:rFonts w:asciiTheme="majorHAnsi" w:hAnsiTheme="majorHAnsi"/>
                <w:b/>
                <w:color w:val="0070C0"/>
              </w:rPr>
              <w:t>2</w:t>
            </w:r>
            <w:r w:rsidR="002E139D" w:rsidRPr="00371A21">
              <w:rPr>
                <w:rFonts w:asciiTheme="majorHAnsi" w:hAnsiTheme="majorHAnsi"/>
                <w:b/>
                <w:color w:val="0070C0"/>
              </w:rPr>
              <w:t>000</w:t>
            </w:r>
            <w:r w:rsidR="002E139D" w:rsidRPr="00371A21">
              <w:rPr>
                <w:rFonts w:asciiTheme="majorHAnsi" w:hAnsiTheme="majorHAnsi"/>
                <w:b/>
                <w:color w:val="0070C0"/>
              </w:rPr>
              <w:tab/>
              <w:t>Arkitekt</w:t>
            </w:r>
          </w:p>
        </w:tc>
        <w:tc>
          <w:tcPr>
            <w:tcW w:w="1417" w:type="dxa"/>
          </w:tcPr>
          <w:p w14:paraId="50F0FF8E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888CA0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8F7D10B" w14:textId="77777777" w:rsidTr="1A66619C">
        <w:tc>
          <w:tcPr>
            <w:tcW w:w="6091" w:type="dxa"/>
          </w:tcPr>
          <w:p w14:paraId="53B253CD" w14:textId="4026C9D8" w:rsidR="002E139D" w:rsidRPr="00371A21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7B45D329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0C2B71E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D089A4F" w14:textId="77777777" w:rsidTr="1A66619C">
        <w:tc>
          <w:tcPr>
            <w:tcW w:w="6091" w:type="dxa"/>
          </w:tcPr>
          <w:p w14:paraId="3628B14B" w14:textId="163C95DF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  <w:b/>
                <w:bCs/>
              </w:rPr>
              <w:t>Tegninger - PDF</w:t>
            </w:r>
          </w:p>
        </w:tc>
        <w:tc>
          <w:tcPr>
            <w:tcW w:w="1417" w:type="dxa"/>
          </w:tcPr>
          <w:p w14:paraId="52266AD4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6DD260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5716C460" w14:textId="77777777" w:rsidTr="1A66619C">
        <w:tc>
          <w:tcPr>
            <w:tcW w:w="6091" w:type="dxa"/>
          </w:tcPr>
          <w:p w14:paraId="0925D965" w14:textId="6FBF505D" w:rsidR="002E139D" w:rsidRPr="002B0211" w:rsidRDefault="00BC4D22" w:rsidP="002E139D">
            <w:pPr>
              <w:rPr>
                <w:rFonts w:asciiTheme="majorHAnsi" w:hAnsiTheme="majorHAnsi"/>
              </w:rPr>
            </w:pPr>
            <w:r w:rsidRPr="002B0211">
              <w:rPr>
                <w:rFonts w:asciiTheme="majorHAnsi" w:hAnsiTheme="majorHAnsi"/>
              </w:rPr>
              <w:t>200</w:t>
            </w:r>
            <w:r w:rsidR="00571500">
              <w:rPr>
                <w:rFonts w:asciiTheme="majorHAnsi" w:hAnsiTheme="majorHAnsi"/>
              </w:rPr>
              <w:t>1</w:t>
            </w:r>
            <w:r w:rsidR="002E139D" w:rsidRPr="002B0211">
              <w:rPr>
                <w:rFonts w:asciiTheme="majorHAnsi" w:hAnsiTheme="majorHAnsi"/>
              </w:rPr>
              <w:t xml:space="preserve"> Plan</w:t>
            </w:r>
            <w:r w:rsidR="00B505ED" w:rsidRPr="002B0211">
              <w:rPr>
                <w:rFonts w:asciiTheme="majorHAnsi" w:hAnsiTheme="majorHAnsi"/>
              </w:rPr>
              <w:t xml:space="preserve"> 1 etg</w:t>
            </w:r>
          </w:p>
        </w:tc>
        <w:tc>
          <w:tcPr>
            <w:tcW w:w="1417" w:type="dxa"/>
          </w:tcPr>
          <w:p w14:paraId="0C11B7AF" w14:textId="1A4CAD72" w:rsidR="002E139D" w:rsidRPr="002E090C" w:rsidRDefault="002E139D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EC06CB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873CBE" w:rsidRPr="003B7764" w14:paraId="29316F9E" w14:textId="77777777" w:rsidTr="1A66619C">
        <w:tc>
          <w:tcPr>
            <w:tcW w:w="6091" w:type="dxa"/>
          </w:tcPr>
          <w:p w14:paraId="56389BB2" w14:textId="65D03849" w:rsidR="00873CBE" w:rsidRPr="002B0211" w:rsidRDefault="00B505ED" w:rsidP="002E139D">
            <w:pPr>
              <w:rPr>
                <w:rFonts w:asciiTheme="majorHAnsi" w:hAnsiTheme="majorHAnsi"/>
              </w:rPr>
            </w:pPr>
            <w:r w:rsidRPr="002B0211">
              <w:rPr>
                <w:rFonts w:asciiTheme="majorHAnsi" w:hAnsiTheme="majorHAnsi"/>
              </w:rPr>
              <w:t>200</w:t>
            </w:r>
            <w:r w:rsidR="00571500">
              <w:rPr>
                <w:rFonts w:asciiTheme="majorHAnsi" w:hAnsiTheme="majorHAnsi"/>
              </w:rPr>
              <w:t>2</w:t>
            </w:r>
            <w:r w:rsidRPr="002B0211">
              <w:rPr>
                <w:rFonts w:asciiTheme="majorHAnsi" w:hAnsiTheme="majorHAnsi"/>
              </w:rPr>
              <w:t xml:space="preserve"> Plan 2 etg</w:t>
            </w:r>
          </w:p>
        </w:tc>
        <w:tc>
          <w:tcPr>
            <w:tcW w:w="1417" w:type="dxa"/>
          </w:tcPr>
          <w:p w14:paraId="54B9DF78" w14:textId="77777777" w:rsidR="00873CBE" w:rsidRPr="002E090C" w:rsidRDefault="00873CBE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79BED655" w14:textId="77777777" w:rsidR="00873CBE" w:rsidRPr="003B7764" w:rsidRDefault="00873CBE" w:rsidP="002E139D">
            <w:pPr>
              <w:rPr>
                <w:rFonts w:asciiTheme="majorHAnsi" w:hAnsiTheme="majorHAnsi"/>
              </w:rPr>
            </w:pPr>
          </w:p>
        </w:tc>
      </w:tr>
      <w:tr w:rsidR="00571500" w:rsidRPr="003B7764" w14:paraId="0A75F591" w14:textId="77777777" w:rsidTr="1A66619C">
        <w:tc>
          <w:tcPr>
            <w:tcW w:w="6091" w:type="dxa"/>
          </w:tcPr>
          <w:p w14:paraId="191E60C9" w14:textId="6A5A6662" w:rsidR="00571500" w:rsidRPr="002B0211" w:rsidRDefault="00571500" w:rsidP="002E139D">
            <w:pPr>
              <w:rPr>
                <w:rFonts w:asciiTheme="majorHAnsi" w:hAnsiTheme="majorHAnsi"/>
              </w:rPr>
            </w:pPr>
            <w:r w:rsidRPr="00571500">
              <w:rPr>
                <w:rFonts w:asciiTheme="majorHAnsi" w:hAnsiTheme="majorHAnsi"/>
              </w:rPr>
              <w:t>2003 Situasjonsplan</w:t>
            </w:r>
          </w:p>
        </w:tc>
        <w:tc>
          <w:tcPr>
            <w:tcW w:w="1417" w:type="dxa"/>
          </w:tcPr>
          <w:p w14:paraId="3D73BABD" w14:textId="77777777" w:rsidR="00571500" w:rsidRPr="002E090C" w:rsidRDefault="00571500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1BCFB596" w14:textId="77777777" w:rsidR="00571500" w:rsidRPr="003B7764" w:rsidRDefault="00571500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12910DF8" w14:textId="77777777" w:rsidTr="1A66619C">
        <w:tc>
          <w:tcPr>
            <w:tcW w:w="6091" w:type="dxa"/>
          </w:tcPr>
          <w:p w14:paraId="5D758861" w14:textId="18945FB9" w:rsidR="002E139D" w:rsidRPr="005C3A14" w:rsidRDefault="00DA0790" w:rsidP="002E139D">
            <w:pPr>
              <w:rPr>
                <w:rFonts w:asciiTheme="majorHAnsi" w:hAnsiTheme="majorHAnsi"/>
                <w:highlight w:val="yellow"/>
              </w:rPr>
            </w:pPr>
            <w:r w:rsidRPr="00B41420">
              <w:rPr>
                <w:rFonts w:asciiTheme="majorHAnsi" w:hAnsiTheme="majorHAnsi"/>
              </w:rPr>
              <w:t>200</w:t>
            </w:r>
            <w:r w:rsidR="00B505ED" w:rsidRPr="00B41420">
              <w:rPr>
                <w:rFonts w:asciiTheme="majorHAnsi" w:hAnsiTheme="majorHAnsi"/>
              </w:rPr>
              <w:t>4</w:t>
            </w:r>
            <w:r w:rsidRPr="00B41420">
              <w:rPr>
                <w:rFonts w:asciiTheme="majorHAnsi" w:hAnsiTheme="majorHAnsi"/>
              </w:rPr>
              <w:t xml:space="preserve"> Snitt </w:t>
            </w:r>
          </w:p>
        </w:tc>
        <w:tc>
          <w:tcPr>
            <w:tcW w:w="1417" w:type="dxa"/>
          </w:tcPr>
          <w:p w14:paraId="00FDE4DB" w14:textId="58A16B43" w:rsidR="002E139D" w:rsidRPr="002E090C" w:rsidRDefault="002E139D" w:rsidP="002E139D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27416374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3A1A16" w:rsidRPr="003B7764" w14:paraId="31F622B6" w14:textId="77777777" w:rsidTr="1A66619C">
        <w:tc>
          <w:tcPr>
            <w:tcW w:w="6091" w:type="dxa"/>
          </w:tcPr>
          <w:p w14:paraId="5C7FDC34" w14:textId="296BDD29" w:rsidR="003A1A16" w:rsidRPr="005C3A14" w:rsidRDefault="003A1A16" w:rsidP="00A82180">
            <w:pPr>
              <w:rPr>
                <w:rFonts w:asciiTheme="majorHAnsi" w:hAnsiTheme="majorHAnsi"/>
                <w:highlight w:val="yellow"/>
              </w:rPr>
            </w:pPr>
            <w:r w:rsidRPr="00EE4BA6">
              <w:rPr>
                <w:rFonts w:asciiTheme="majorHAnsi" w:hAnsiTheme="majorHAnsi"/>
              </w:rPr>
              <w:t>200</w:t>
            </w:r>
            <w:r w:rsidR="003C7A96" w:rsidRPr="00EE4BA6">
              <w:rPr>
                <w:rFonts w:asciiTheme="majorHAnsi" w:hAnsiTheme="majorHAnsi"/>
              </w:rPr>
              <w:t xml:space="preserve">5 </w:t>
            </w:r>
            <w:r w:rsidR="005A2D3E" w:rsidRPr="00EE4BA6">
              <w:rPr>
                <w:rFonts w:asciiTheme="majorHAnsi" w:hAnsiTheme="majorHAnsi"/>
              </w:rPr>
              <w:t>Snitt Carport og avfallhåndtering</w:t>
            </w:r>
          </w:p>
        </w:tc>
        <w:tc>
          <w:tcPr>
            <w:tcW w:w="1417" w:type="dxa"/>
          </w:tcPr>
          <w:p w14:paraId="302FA3EA" w14:textId="362CF9B2" w:rsidR="003A1A16" w:rsidRPr="002E090C" w:rsidRDefault="003A1A16" w:rsidP="00A82180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418" w:type="dxa"/>
          </w:tcPr>
          <w:p w14:paraId="2EB00680" w14:textId="77777777" w:rsidR="003A1A16" w:rsidRPr="003B7764" w:rsidRDefault="003A1A16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09B29AE1" w14:textId="77777777" w:rsidTr="1A66619C">
        <w:tc>
          <w:tcPr>
            <w:tcW w:w="6091" w:type="dxa"/>
          </w:tcPr>
          <w:p w14:paraId="27D68354" w14:textId="7F58AA1E" w:rsidR="00472AD5" w:rsidRPr="002C5E84" w:rsidRDefault="00472AD5" w:rsidP="00A82180">
            <w:pPr>
              <w:rPr>
                <w:rFonts w:asciiTheme="majorHAnsi" w:hAnsiTheme="majorHAnsi"/>
              </w:rPr>
            </w:pPr>
            <w:r w:rsidRPr="002C5E84">
              <w:rPr>
                <w:rFonts w:asciiTheme="majorHAnsi" w:hAnsiTheme="majorHAnsi"/>
              </w:rPr>
              <w:t>200</w:t>
            </w:r>
            <w:r w:rsidR="0000418A" w:rsidRPr="002C5E84">
              <w:rPr>
                <w:rFonts w:asciiTheme="majorHAnsi" w:hAnsiTheme="majorHAnsi"/>
              </w:rPr>
              <w:t>6</w:t>
            </w:r>
            <w:r w:rsidR="004F75D3" w:rsidRPr="002C5E84">
              <w:rPr>
                <w:rFonts w:asciiTheme="majorHAnsi" w:hAnsiTheme="majorHAnsi"/>
              </w:rPr>
              <w:t xml:space="preserve"> </w:t>
            </w:r>
            <w:r w:rsidR="00E82202" w:rsidRPr="002C5E84">
              <w:rPr>
                <w:rFonts w:asciiTheme="majorHAnsi" w:hAnsiTheme="majorHAnsi"/>
              </w:rPr>
              <w:t>Kjøkkenskjema fellesstue</w:t>
            </w:r>
          </w:p>
        </w:tc>
        <w:tc>
          <w:tcPr>
            <w:tcW w:w="1417" w:type="dxa"/>
          </w:tcPr>
          <w:p w14:paraId="6B78FAB0" w14:textId="03FF4ACC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B363597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1CD3AD67" w14:textId="77777777" w:rsidTr="1A66619C">
        <w:tc>
          <w:tcPr>
            <w:tcW w:w="6091" w:type="dxa"/>
          </w:tcPr>
          <w:p w14:paraId="23EC65FC" w14:textId="6204D647" w:rsidR="00472AD5" w:rsidRPr="002C5E84" w:rsidRDefault="00472AD5" w:rsidP="00A82180">
            <w:pPr>
              <w:rPr>
                <w:rFonts w:asciiTheme="majorHAnsi" w:hAnsiTheme="majorHAnsi"/>
              </w:rPr>
            </w:pPr>
            <w:r w:rsidRPr="002C5E84">
              <w:rPr>
                <w:rFonts w:asciiTheme="majorHAnsi" w:hAnsiTheme="majorHAnsi"/>
              </w:rPr>
              <w:t>20</w:t>
            </w:r>
            <w:r w:rsidR="00670EF0" w:rsidRPr="002C5E84">
              <w:rPr>
                <w:rFonts w:asciiTheme="majorHAnsi" w:hAnsiTheme="majorHAnsi"/>
              </w:rPr>
              <w:t>07</w:t>
            </w:r>
            <w:r w:rsidR="004F75D3" w:rsidRPr="002C5E84">
              <w:rPr>
                <w:rFonts w:asciiTheme="majorHAnsi" w:hAnsiTheme="majorHAnsi"/>
              </w:rPr>
              <w:t xml:space="preserve"> </w:t>
            </w:r>
            <w:r w:rsidR="0042652E" w:rsidRPr="002C5E84">
              <w:rPr>
                <w:rFonts w:asciiTheme="majorHAnsi" w:hAnsiTheme="majorHAnsi"/>
              </w:rPr>
              <w:t>Kjøkkenskjema personalrom</w:t>
            </w:r>
          </w:p>
        </w:tc>
        <w:tc>
          <w:tcPr>
            <w:tcW w:w="1417" w:type="dxa"/>
          </w:tcPr>
          <w:p w14:paraId="3F112986" w14:textId="6A1A0A05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072BD45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75C4B3CA" w14:textId="77777777" w:rsidTr="1A66619C">
        <w:tc>
          <w:tcPr>
            <w:tcW w:w="6091" w:type="dxa"/>
          </w:tcPr>
          <w:p w14:paraId="7FAFF7C5" w14:textId="1983DC9F" w:rsidR="00472AD5" w:rsidRPr="002C5E84" w:rsidRDefault="00472AD5" w:rsidP="00A82180">
            <w:pPr>
              <w:rPr>
                <w:rFonts w:asciiTheme="majorHAnsi" w:hAnsiTheme="majorHAnsi"/>
              </w:rPr>
            </w:pPr>
            <w:r w:rsidRPr="002C5E84">
              <w:rPr>
                <w:rFonts w:asciiTheme="majorHAnsi" w:hAnsiTheme="majorHAnsi"/>
              </w:rPr>
              <w:t>20</w:t>
            </w:r>
            <w:r w:rsidR="00670EF0" w:rsidRPr="002C5E84">
              <w:rPr>
                <w:rFonts w:asciiTheme="majorHAnsi" w:hAnsiTheme="majorHAnsi"/>
              </w:rPr>
              <w:t>08</w:t>
            </w:r>
            <w:r w:rsidR="004F75D3" w:rsidRPr="002C5E84">
              <w:rPr>
                <w:rFonts w:asciiTheme="majorHAnsi" w:hAnsiTheme="majorHAnsi"/>
              </w:rPr>
              <w:t xml:space="preserve"> </w:t>
            </w:r>
            <w:r w:rsidR="0042652E" w:rsidRPr="002C5E84">
              <w:rPr>
                <w:rFonts w:asciiTheme="majorHAnsi" w:hAnsiTheme="majorHAnsi"/>
              </w:rPr>
              <w:t xml:space="preserve">Kjøkkenskjema </w:t>
            </w:r>
            <w:r w:rsidR="001B6F58" w:rsidRPr="002C5E84">
              <w:rPr>
                <w:rFonts w:asciiTheme="majorHAnsi" w:hAnsiTheme="majorHAnsi"/>
              </w:rPr>
              <w:t>leiligheter</w:t>
            </w:r>
          </w:p>
        </w:tc>
        <w:tc>
          <w:tcPr>
            <w:tcW w:w="1417" w:type="dxa"/>
          </w:tcPr>
          <w:p w14:paraId="1CC138FB" w14:textId="04988459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BB3A4C3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65C39113" w14:textId="77777777" w:rsidTr="1A66619C">
        <w:tc>
          <w:tcPr>
            <w:tcW w:w="6091" w:type="dxa"/>
          </w:tcPr>
          <w:p w14:paraId="2A657BD5" w14:textId="5CB74691" w:rsidR="00472AD5" w:rsidRPr="00CE2235" w:rsidRDefault="00472AD5" w:rsidP="00A82180">
            <w:pPr>
              <w:rPr>
                <w:rFonts w:asciiTheme="majorHAnsi" w:hAnsiTheme="majorHAnsi"/>
              </w:rPr>
            </w:pPr>
            <w:r w:rsidRPr="00CE2235">
              <w:rPr>
                <w:rFonts w:asciiTheme="majorHAnsi" w:hAnsiTheme="majorHAnsi"/>
              </w:rPr>
              <w:t>20</w:t>
            </w:r>
            <w:r w:rsidR="00CE2235" w:rsidRPr="00CE2235">
              <w:rPr>
                <w:rFonts w:asciiTheme="majorHAnsi" w:hAnsiTheme="majorHAnsi"/>
              </w:rPr>
              <w:t>09</w:t>
            </w:r>
            <w:r w:rsidR="00B63C46" w:rsidRPr="00CE2235">
              <w:rPr>
                <w:rFonts w:asciiTheme="majorHAnsi" w:hAnsiTheme="majorHAnsi"/>
              </w:rPr>
              <w:t xml:space="preserve"> </w:t>
            </w:r>
            <w:r w:rsidR="00BA0BFE" w:rsidRPr="00CE2235">
              <w:rPr>
                <w:rFonts w:asciiTheme="majorHAnsi" w:hAnsiTheme="majorHAnsi"/>
              </w:rPr>
              <w:t>Dør</w:t>
            </w:r>
            <w:r w:rsidR="00CE2235" w:rsidRPr="00CE2235">
              <w:rPr>
                <w:rFonts w:asciiTheme="majorHAnsi" w:hAnsiTheme="majorHAnsi"/>
              </w:rPr>
              <w:t>s</w:t>
            </w:r>
            <w:r w:rsidR="00B63C46" w:rsidRPr="00CE2235">
              <w:rPr>
                <w:rFonts w:asciiTheme="majorHAnsi" w:hAnsiTheme="majorHAnsi"/>
              </w:rPr>
              <w:t>kjema</w:t>
            </w:r>
          </w:p>
        </w:tc>
        <w:tc>
          <w:tcPr>
            <w:tcW w:w="1417" w:type="dxa"/>
          </w:tcPr>
          <w:p w14:paraId="124C6FF3" w14:textId="3957CE91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96F8164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472AD5" w:rsidRPr="003B7764" w14:paraId="2D3118E9" w14:textId="77777777" w:rsidTr="1A66619C">
        <w:tc>
          <w:tcPr>
            <w:tcW w:w="6091" w:type="dxa"/>
          </w:tcPr>
          <w:p w14:paraId="1AA16524" w14:textId="6EC621E8" w:rsidR="00472AD5" w:rsidRPr="00CE2235" w:rsidRDefault="00472AD5" w:rsidP="00A82180">
            <w:pPr>
              <w:rPr>
                <w:rFonts w:asciiTheme="majorHAnsi" w:hAnsiTheme="majorHAnsi"/>
              </w:rPr>
            </w:pPr>
            <w:r w:rsidRPr="00CE2235">
              <w:rPr>
                <w:rFonts w:asciiTheme="majorHAnsi" w:hAnsiTheme="majorHAnsi"/>
              </w:rPr>
              <w:t>20</w:t>
            </w:r>
            <w:r w:rsidR="00B63C46" w:rsidRPr="00CE2235">
              <w:rPr>
                <w:rFonts w:asciiTheme="majorHAnsi" w:hAnsiTheme="majorHAnsi"/>
              </w:rPr>
              <w:t>1</w:t>
            </w:r>
            <w:r w:rsidR="00CE2235" w:rsidRPr="00CE2235">
              <w:rPr>
                <w:rFonts w:asciiTheme="majorHAnsi" w:hAnsiTheme="majorHAnsi"/>
              </w:rPr>
              <w:t>0</w:t>
            </w:r>
            <w:r w:rsidR="00B63C46" w:rsidRPr="00CE2235">
              <w:rPr>
                <w:rFonts w:asciiTheme="majorHAnsi" w:hAnsiTheme="majorHAnsi"/>
              </w:rPr>
              <w:t xml:space="preserve"> Vindusskjema</w:t>
            </w:r>
          </w:p>
        </w:tc>
        <w:tc>
          <w:tcPr>
            <w:tcW w:w="1417" w:type="dxa"/>
          </w:tcPr>
          <w:p w14:paraId="3CB1C462" w14:textId="0AA6BAC5" w:rsidR="00472AD5" w:rsidRPr="00F25577" w:rsidRDefault="00472AD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AC7C72F" w14:textId="77777777" w:rsidR="00472AD5" w:rsidRPr="003B7764" w:rsidRDefault="00472AD5" w:rsidP="00A82180">
            <w:pPr>
              <w:rPr>
                <w:rFonts w:asciiTheme="majorHAnsi" w:hAnsiTheme="majorHAnsi"/>
              </w:rPr>
            </w:pPr>
          </w:p>
        </w:tc>
      </w:tr>
      <w:tr w:rsidR="00C75224" w:rsidRPr="003B7764" w14:paraId="44AE5B04" w14:textId="77777777" w:rsidTr="1A66619C">
        <w:tc>
          <w:tcPr>
            <w:tcW w:w="6091" w:type="dxa"/>
          </w:tcPr>
          <w:p w14:paraId="694B70C4" w14:textId="10C6CD0D" w:rsidR="00C75224" w:rsidRDefault="000E6F5D" w:rsidP="00A82180">
            <w:pPr>
              <w:rPr>
                <w:rFonts w:asciiTheme="majorHAnsi" w:hAnsiTheme="majorHAnsi"/>
              </w:rPr>
            </w:pPr>
            <w:r w:rsidRPr="003B1095">
              <w:rPr>
                <w:rFonts w:asciiTheme="majorHAnsi" w:hAnsiTheme="majorHAnsi"/>
                <w:highlight w:val="yellow"/>
              </w:rPr>
              <w:t>2011 Fasader</w:t>
            </w:r>
          </w:p>
        </w:tc>
        <w:tc>
          <w:tcPr>
            <w:tcW w:w="1417" w:type="dxa"/>
          </w:tcPr>
          <w:p w14:paraId="0E31F03D" w14:textId="77777777" w:rsidR="00C75224" w:rsidRDefault="00C75224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CDA1041" w14:textId="77777777" w:rsidR="00C75224" w:rsidRPr="003B7764" w:rsidRDefault="00C75224" w:rsidP="00A82180">
            <w:pPr>
              <w:rPr>
                <w:rFonts w:asciiTheme="majorHAnsi" w:hAnsiTheme="majorHAnsi"/>
              </w:rPr>
            </w:pPr>
          </w:p>
        </w:tc>
      </w:tr>
      <w:tr w:rsidR="000E6F5D" w:rsidRPr="003B7764" w14:paraId="6BC643EF" w14:textId="77777777" w:rsidTr="1A66619C">
        <w:tc>
          <w:tcPr>
            <w:tcW w:w="6091" w:type="dxa"/>
          </w:tcPr>
          <w:p w14:paraId="622B5509" w14:textId="2880E021" w:rsidR="000E6F5D" w:rsidRDefault="003B1095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2012 Perspektiv</w:t>
            </w:r>
          </w:p>
        </w:tc>
        <w:tc>
          <w:tcPr>
            <w:tcW w:w="1417" w:type="dxa"/>
          </w:tcPr>
          <w:p w14:paraId="336A2EC9" w14:textId="77777777" w:rsidR="000E6F5D" w:rsidRDefault="000E6F5D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B9199CF" w14:textId="77777777" w:rsidR="000E6F5D" w:rsidRPr="003B7764" w:rsidRDefault="000E6F5D" w:rsidP="00A82180">
            <w:pPr>
              <w:rPr>
                <w:rFonts w:asciiTheme="majorHAnsi" w:hAnsiTheme="majorHAnsi"/>
              </w:rPr>
            </w:pPr>
          </w:p>
        </w:tc>
      </w:tr>
      <w:tr w:rsidR="003B1095" w:rsidRPr="003B7764" w14:paraId="001EF7DE" w14:textId="77777777" w:rsidTr="1A66619C">
        <w:tc>
          <w:tcPr>
            <w:tcW w:w="6091" w:type="dxa"/>
          </w:tcPr>
          <w:p w14:paraId="58BCFE33" w14:textId="5783E91D" w:rsidR="003B1095" w:rsidRDefault="006404C3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2013 DWG plan 1 etg</w:t>
            </w:r>
          </w:p>
        </w:tc>
        <w:tc>
          <w:tcPr>
            <w:tcW w:w="1417" w:type="dxa"/>
          </w:tcPr>
          <w:p w14:paraId="6570DEF7" w14:textId="77777777" w:rsidR="003B1095" w:rsidRDefault="003B1095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6268DE9" w14:textId="77777777" w:rsidR="003B1095" w:rsidRPr="003B7764" w:rsidRDefault="003B1095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72D4F851" w14:textId="77777777" w:rsidTr="1A66619C">
        <w:tc>
          <w:tcPr>
            <w:tcW w:w="6091" w:type="dxa"/>
          </w:tcPr>
          <w:p w14:paraId="7CA148B7" w14:textId="5C3FF6DC" w:rsidR="006404C3" w:rsidRDefault="006404C3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4</w:t>
            </w:r>
            <w:r>
              <w:rPr>
                <w:rFonts w:asciiTheme="majorHAnsi" w:hAnsiTheme="majorHAnsi"/>
              </w:rPr>
              <w:t xml:space="preserve"> DWG plan </w:t>
            </w:r>
            <w:r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 xml:space="preserve"> etg</w:t>
            </w:r>
          </w:p>
        </w:tc>
        <w:tc>
          <w:tcPr>
            <w:tcW w:w="1417" w:type="dxa"/>
          </w:tcPr>
          <w:p w14:paraId="526FA17F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F935949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2CE5829A" w14:textId="77777777" w:rsidTr="1A66619C">
        <w:tc>
          <w:tcPr>
            <w:tcW w:w="6091" w:type="dxa"/>
          </w:tcPr>
          <w:p w14:paraId="77320940" w14:textId="375C8286" w:rsidR="006404C3" w:rsidRDefault="000E76EA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2015 DWG Snitt</w:t>
            </w:r>
          </w:p>
        </w:tc>
        <w:tc>
          <w:tcPr>
            <w:tcW w:w="1417" w:type="dxa"/>
          </w:tcPr>
          <w:p w14:paraId="5599D7CE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9F8E7E9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27DFEF30" w14:textId="77777777" w:rsidTr="1A66619C">
        <w:tc>
          <w:tcPr>
            <w:tcW w:w="6091" w:type="dxa"/>
          </w:tcPr>
          <w:p w14:paraId="1F34E31D" w14:textId="682C9FE9" w:rsidR="006404C3" w:rsidRDefault="000E76EA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2016 DWG Snitt carport, bod og avfall</w:t>
            </w:r>
          </w:p>
        </w:tc>
        <w:tc>
          <w:tcPr>
            <w:tcW w:w="1417" w:type="dxa"/>
          </w:tcPr>
          <w:p w14:paraId="4AF985C8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18E36FA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159D114E" w14:textId="77777777" w:rsidTr="1A66619C">
        <w:tc>
          <w:tcPr>
            <w:tcW w:w="6091" w:type="dxa"/>
          </w:tcPr>
          <w:p w14:paraId="5A4E81A3" w14:textId="4A41B6AF" w:rsidR="006404C3" w:rsidRDefault="004A2CFC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2017 DWG Fasade Nord</w:t>
            </w:r>
          </w:p>
        </w:tc>
        <w:tc>
          <w:tcPr>
            <w:tcW w:w="1417" w:type="dxa"/>
          </w:tcPr>
          <w:p w14:paraId="10D01EF6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B40878E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628CF1FD" w14:textId="77777777" w:rsidTr="1A66619C">
        <w:tc>
          <w:tcPr>
            <w:tcW w:w="6091" w:type="dxa"/>
          </w:tcPr>
          <w:p w14:paraId="0CFBDADE" w14:textId="6E9981FC" w:rsidR="006404C3" w:rsidRDefault="004A2CFC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8</w:t>
            </w:r>
            <w:r>
              <w:rPr>
                <w:rFonts w:asciiTheme="majorHAnsi" w:hAnsiTheme="majorHAnsi"/>
              </w:rPr>
              <w:t xml:space="preserve"> DWG Fasade</w:t>
            </w:r>
            <w:r>
              <w:rPr>
                <w:rFonts w:asciiTheme="majorHAnsi" w:hAnsiTheme="majorHAnsi"/>
              </w:rPr>
              <w:t xml:space="preserve"> </w:t>
            </w:r>
            <w:r w:rsidR="00600C68">
              <w:rPr>
                <w:rFonts w:asciiTheme="majorHAnsi" w:hAnsiTheme="majorHAnsi"/>
              </w:rPr>
              <w:t>Øst</w:t>
            </w:r>
          </w:p>
        </w:tc>
        <w:tc>
          <w:tcPr>
            <w:tcW w:w="1417" w:type="dxa"/>
          </w:tcPr>
          <w:p w14:paraId="350837D6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752E7A2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6404C3" w:rsidRPr="003B7764" w14:paraId="16A38066" w14:textId="77777777" w:rsidTr="1A66619C">
        <w:tc>
          <w:tcPr>
            <w:tcW w:w="6091" w:type="dxa"/>
          </w:tcPr>
          <w:p w14:paraId="0B960B7A" w14:textId="48EB0D4A" w:rsidR="006404C3" w:rsidRDefault="004A2CFC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</w:t>
            </w:r>
            <w:r>
              <w:rPr>
                <w:rFonts w:asciiTheme="majorHAnsi" w:hAnsiTheme="majorHAnsi"/>
              </w:rPr>
              <w:t>9</w:t>
            </w:r>
            <w:r>
              <w:rPr>
                <w:rFonts w:asciiTheme="majorHAnsi" w:hAnsiTheme="majorHAnsi"/>
              </w:rPr>
              <w:t xml:space="preserve"> DWG Fasade </w:t>
            </w:r>
            <w:r w:rsidR="00600C68">
              <w:rPr>
                <w:rFonts w:asciiTheme="majorHAnsi" w:hAnsiTheme="majorHAnsi"/>
              </w:rPr>
              <w:t>Sør</w:t>
            </w:r>
          </w:p>
        </w:tc>
        <w:tc>
          <w:tcPr>
            <w:tcW w:w="1417" w:type="dxa"/>
          </w:tcPr>
          <w:p w14:paraId="164304D7" w14:textId="77777777" w:rsidR="006404C3" w:rsidRDefault="006404C3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41D6474" w14:textId="77777777" w:rsidR="006404C3" w:rsidRPr="003B7764" w:rsidRDefault="006404C3" w:rsidP="00A82180">
            <w:pPr>
              <w:rPr>
                <w:rFonts w:asciiTheme="majorHAnsi" w:hAnsiTheme="majorHAnsi"/>
              </w:rPr>
            </w:pPr>
          </w:p>
        </w:tc>
      </w:tr>
      <w:tr w:rsidR="004A2CFC" w:rsidRPr="003B7764" w14:paraId="7E9A0308" w14:textId="77777777" w:rsidTr="1A66619C">
        <w:tc>
          <w:tcPr>
            <w:tcW w:w="6091" w:type="dxa"/>
          </w:tcPr>
          <w:p w14:paraId="39A914A2" w14:textId="666B2660" w:rsidR="004A2CFC" w:rsidRDefault="004A2CFC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>
              <w:rPr>
                <w:rFonts w:asciiTheme="majorHAnsi" w:hAnsiTheme="majorHAnsi"/>
              </w:rPr>
              <w:t>20</w:t>
            </w:r>
            <w:r>
              <w:rPr>
                <w:rFonts w:asciiTheme="majorHAnsi" w:hAnsiTheme="majorHAnsi"/>
              </w:rPr>
              <w:t xml:space="preserve"> DWG Fasade </w:t>
            </w:r>
            <w:r w:rsidR="00600C68">
              <w:rPr>
                <w:rFonts w:asciiTheme="majorHAnsi" w:hAnsiTheme="majorHAnsi"/>
              </w:rPr>
              <w:t>Vest</w:t>
            </w:r>
          </w:p>
        </w:tc>
        <w:tc>
          <w:tcPr>
            <w:tcW w:w="1417" w:type="dxa"/>
          </w:tcPr>
          <w:p w14:paraId="26896332" w14:textId="77777777" w:rsidR="004A2CFC" w:rsidRDefault="004A2CFC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FAF2E8E" w14:textId="77777777" w:rsidR="004A2CFC" w:rsidRPr="003B7764" w:rsidRDefault="004A2CFC" w:rsidP="00A82180">
            <w:pPr>
              <w:rPr>
                <w:rFonts w:asciiTheme="majorHAnsi" w:hAnsiTheme="majorHAnsi"/>
              </w:rPr>
            </w:pPr>
          </w:p>
        </w:tc>
      </w:tr>
      <w:tr w:rsidR="004A2CFC" w:rsidRPr="003B7764" w14:paraId="5B7B1369" w14:textId="77777777" w:rsidTr="1A66619C">
        <w:tc>
          <w:tcPr>
            <w:tcW w:w="6091" w:type="dxa"/>
          </w:tcPr>
          <w:p w14:paraId="345854A2" w14:textId="3AA1FA82" w:rsidR="004A2CFC" w:rsidRDefault="00600C68" w:rsidP="00A8218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2021 IFC </w:t>
            </w:r>
            <w:proofErr w:type="spellStart"/>
            <w:r w:rsidR="00483F1E">
              <w:rPr>
                <w:rFonts w:asciiTheme="majorHAnsi" w:hAnsiTheme="majorHAnsi"/>
              </w:rPr>
              <w:t>Waglesgårdveien</w:t>
            </w:r>
            <w:proofErr w:type="spellEnd"/>
          </w:p>
        </w:tc>
        <w:tc>
          <w:tcPr>
            <w:tcW w:w="1417" w:type="dxa"/>
          </w:tcPr>
          <w:p w14:paraId="3BB388E5" w14:textId="77777777" w:rsidR="004A2CFC" w:rsidRDefault="004A2CFC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1977BF3" w14:textId="77777777" w:rsidR="004A2CFC" w:rsidRPr="003B7764" w:rsidRDefault="004A2CFC" w:rsidP="00A82180">
            <w:pPr>
              <w:rPr>
                <w:rFonts w:asciiTheme="majorHAnsi" w:hAnsiTheme="majorHAnsi"/>
              </w:rPr>
            </w:pPr>
          </w:p>
        </w:tc>
      </w:tr>
      <w:tr w:rsidR="00600C68" w:rsidRPr="003B7764" w14:paraId="1052EE21" w14:textId="77777777" w:rsidTr="1A66619C">
        <w:tc>
          <w:tcPr>
            <w:tcW w:w="6091" w:type="dxa"/>
          </w:tcPr>
          <w:p w14:paraId="6CD3CA80" w14:textId="77777777" w:rsidR="00600C68" w:rsidRDefault="00600C68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140C8039" w14:textId="77777777" w:rsidR="00600C68" w:rsidRDefault="00600C68" w:rsidP="00A82180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E9FB797" w14:textId="77777777" w:rsidR="00600C68" w:rsidRPr="003B7764" w:rsidRDefault="00600C68" w:rsidP="00A82180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0F00E1CF" w14:textId="77777777" w:rsidTr="1A66619C">
        <w:tc>
          <w:tcPr>
            <w:tcW w:w="6091" w:type="dxa"/>
          </w:tcPr>
          <w:p w14:paraId="031DBE6A" w14:textId="36E215C4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  <w:b/>
                <w:color w:val="0070C0"/>
              </w:rPr>
              <w:t>3</w:t>
            </w:r>
            <w:r w:rsidR="001344AD">
              <w:rPr>
                <w:rFonts w:asciiTheme="majorHAnsi" w:hAnsiTheme="majorHAnsi"/>
                <w:b/>
                <w:color w:val="0070C0"/>
              </w:rPr>
              <w:t>0</w:t>
            </w:r>
            <w:r w:rsidRPr="00371A21">
              <w:rPr>
                <w:rFonts w:asciiTheme="majorHAnsi" w:hAnsiTheme="majorHAnsi"/>
                <w:b/>
                <w:color w:val="0070C0"/>
              </w:rPr>
              <w:t xml:space="preserve">00 </w:t>
            </w:r>
            <w:r w:rsidR="001344AD">
              <w:rPr>
                <w:rFonts w:asciiTheme="majorHAnsi" w:hAnsiTheme="majorHAnsi"/>
                <w:b/>
                <w:color w:val="0070C0"/>
              </w:rPr>
              <w:t>Reguleringsplan</w:t>
            </w:r>
          </w:p>
        </w:tc>
        <w:tc>
          <w:tcPr>
            <w:tcW w:w="1417" w:type="dxa"/>
          </w:tcPr>
          <w:p w14:paraId="271E8C2D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9F45F82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52155CE" w14:textId="77777777" w:rsidTr="1A66619C">
        <w:tc>
          <w:tcPr>
            <w:tcW w:w="6091" w:type="dxa"/>
          </w:tcPr>
          <w:p w14:paraId="650817E0" w14:textId="18692253" w:rsidR="002E139D" w:rsidRPr="00371A21" w:rsidRDefault="002E139D" w:rsidP="002E139D">
            <w:pPr>
              <w:rPr>
                <w:rFonts w:asciiTheme="majorHAnsi" w:hAnsiTheme="majorHAnsi"/>
              </w:rPr>
            </w:pPr>
            <w:r w:rsidRPr="00371A21">
              <w:rPr>
                <w:rFonts w:asciiTheme="majorHAnsi" w:hAnsiTheme="majorHAnsi"/>
              </w:rPr>
              <w:t>3</w:t>
            </w:r>
            <w:r w:rsidR="001344AD">
              <w:rPr>
                <w:rFonts w:asciiTheme="majorHAnsi" w:hAnsiTheme="majorHAnsi"/>
              </w:rPr>
              <w:t>0</w:t>
            </w:r>
            <w:r w:rsidRPr="00371A21">
              <w:rPr>
                <w:rFonts w:asciiTheme="majorHAnsi" w:hAnsiTheme="majorHAnsi"/>
              </w:rPr>
              <w:t xml:space="preserve">01 </w:t>
            </w:r>
            <w:r w:rsidR="00B15B20">
              <w:rPr>
                <w:rFonts w:asciiTheme="majorHAnsi" w:hAnsiTheme="majorHAnsi"/>
              </w:rPr>
              <w:t>Plankart</w:t>
            </w:r>
          </w:p>
        </w:tc>
        <w:tc>
          <w:tcPr>
            <w:tcW w:w="1417" w:type="dxa"/>
          </w:tcPr>
          <w:p w14:paraId="0288D78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56C0FFC7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F9DF94B" w14:textId="77777777" w:rsidTr="1A66619C">
        <w:tc>
          <w:tcPr>
            <w:tcW w:w="6091" w:type="dxa"/>
          </w:tcPr>
          <w:p w14:paraId="1DE9D048" w14:textId="28A946AB" w:rsidR="002E139D" w:rsidRPr="00371A21" w:rsidRDefault="002E139D" w:rsidP="002E139D">
            <w:pPr>
              <w:rPr>
                <w:rFonts w:asciiTheme="majorHAnsi" w:hAnsiTheme="majorHAnsi"/>
                <w:bCs/>
                <w:color w:val="0070C0"/>
              </w:rPr>
            </w:pPr>
            <w:r w:rsidRPr="00371A21">
              <w:rPr>
                <w:rFonts w:asciiTheme="majorHAnsi" w:hAnsiTheme="majorHAnsi"/>
                <w:bCs/>
              </w:rPr>
              <w:t>3</w:t>
            </w:r>
            <w:r w:rsidR="001344AD">
              <w:rPr>
                <w:rFonts w:asciiTheme="majorHAnsi" w:hAnsiTheme="majorHAnsi"/>
                <w:bCs/>
              </w:rPr>
              <w:t>0</w:t>
            </w:r>
            <w:r w:rsidRPr="00371A21">
              <w:rPr>
                <w:rFonts w:asciiTheme="majorHAnsi" w:hAnsiTheme="majorHAnsi"/>
                <w:bCs/>
              </w:rPr>
              <w:t xml:space="preserve">02 </w:t>
            </w:r>
            <w:r w:rsidR="00C01152">
              <w:rPr>
                <w:rFonts w:asciiTheme="majorHAnsi" w:hAnsiTheme="majorHAnsi"/>
                <w:bCs/>
              </w:rPr>
              <w:t>Planbeskrivelse</w:t>
            </w:r>
          </w:p>
        </w:tc>
        <w:tc>
          <w:tcPr>
            <w:tcW w:w="1417" w:type="dxa"/>
          </w:tcPr>
          <w:p w14:paraId="2DE81713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BCA013B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3DE1591E" w14:textId="77777777" w:rsidTr="1A66619C">
        <w:tc>
          <w:tcPr>
            <w:tcW w:w="6091" w:type="dxa"/>
          </w:tcPr>
          <w:p w14:paraId="6A5E051C" w14:textId="1DB494CA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3003 Bestemmelser</w:t>
            </w:r>
          </w:p>
        </w:tc>
        <w:tc>
          <w:tcPr>
            <w:tcW w:w="1417" w:type="dxa"/>
          </w:tcPr>
          <w:p w14:paraId="33F6F464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240A656A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0DC6F8A5" w14:textId="77777777" w:rsidTr="1A66619C">
        <w:tc>
          <w:tcPr>
            <w:tcW w:w="6091" w:type="dxa"/>
          </w:tcPr>
          <w:p w14:paraId="524686B3" w14:textId="5E33F595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3004 </w:t>
            </w:r>
            <w:r w:rsidR="00970247">
              <w:rPr>
                <w:rFonts w:asciiTheme="majorHAnsi" w:hAnsiTheme="majorHAnsi"/>
                <w:bCs/>
              </w:rPr>
              <w:t>Illustrasjonsplan</w:t>
            </w:r>
          </w:p>
        </w:tc>
        <w:tc>
          <w:tcPr>
            <w:tcW w:w="1417" w:type="dxa"/>
          </w:tcPr>
          <w:p w14:paraId="76AA588A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013AC55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732F25" w:rsidRPr="003B7764" w14:paraId="2062B76C" w14:textId="77777777" w:rsidTr="1A66619C">
        <w:tc>
          <w:tcPr>
            <w:tcW w:w="6091" w:type="dxa"/>
          </w:tcPr>
          <w:p w14:paraId="39C9DE86" w14:textId="7EBB90D7" w:rsidR="00732F25" w:rsidRPr="00371A21" w:rsidRDefault="00732F25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3005 </w:t>
            </w:r>
            <w:r w:rsidR="00970247">
              <w:rPr>
                <w:rFonts w:asciiTheme="majorHAnsi" w:hAnsiTheme="majorHAnsi"/>
                <w:bCs/>
              </w:rPr>
              <w:t>Natur</w:t>
            </w:r>
            <w:r w:rsidR="00782462">
              <w:rPr>
                <w:rFonts w:asciiTheme="majorHAnsi" w:hAnsiTheme="majorHAnsi"/>
                <w:bCs/>
              </w:rPr>
              <w:t>kartlegging</w:t>
            </w:r>
          </w:p>
        </w:tc>
        <w:tc>
          <w:tcPr>
            <w:tcW w:w="1417" w:type="dxa"/>
          </w:tcPr>
          <w:p w14:paraId="106A8B88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2779381" w14:textId="77777777" w:rsidR="00732F25" w:rsidRPr="003B7764" w:rsidRDefault="00732F25" w:rsidP="002E139D">
            <w:pPr>
              <w:rPr>
                <w:rFonts w:asciiTheme="majorHAnsi" w:hAnsiTheme="majorHAnsi"/>
              </w:rPr>
            </w:pPr>
          </w:p>
        </w:tc>
      </w:tr>
      <w:tr w:rsidR="00782462" w:rsidRPr="003B7764" w14:paraId="4AD02956" w14:textId="77777777" w:rsidTr="1A66619C">
        <w:tc>
          <w:tcPr>
            <w:tcW w:w="6091" w:type="dxa"/>
          </w:tcPr>
          <w:p w14:paraId="72321CD7" w14:textId="1DAC34C0" w:rsidR="00782462" w:rsidRDefault="00782462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3006 Vedtak i bystyret</w:t>
            </w:r>
          </w:p>
        </w:tc>
        <w:tc>
          <w:tcPr>
            <w:tcW w:w="1417" w:type="dxa"/>
          </w:tcPr>
          <w:p w14:paraId="0789649C" w14:textId="77777777" w:rsidR="00782462" w:rsidRPr="003B7764" w:rsidRDefault="00782462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CE57BEE" w14:textId="77777777" w:rsidR="00782462" w:rsidRPr="003B7764" w:rsidRDefault="00782462" w:rsidP="002E139D">
            <w:pPr>
              <w:rPr>
                <w:rFonts w:asciiTheme="majorHAnsi" w:hAnsiTheme="majorHAnsi"/>
              </w:rPr>
            </w:pPr>
          </w:p>
        </w:tc>
      </w:tr>
      <w:tr w:rsidR="00782462" w:rsidRPr="003B7764" w14:paraId="03FCE38E" w14:textId="77777777" w:rsidTr="1A66619C">
        <w:tc>
          <w:tcPr>
            <w:tcW w:w="6091" w:type="dxa"/>
          </w:tcPr>
          <w:p w14:paraId="6EE168B7" w14:textId="0F8576CA" w:rsidR="00782462" w:rsidRDefault="00782462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3007 Renovasjonsområde</w:t>
            </w:r>
          </w:p>
        </w:tc>
        <w:tc>
          <w:tcPr>
            <w:tcW w:w="1417" w:type="dxa"/>
          </w:tcPr>
          <w:p w14:paraId="587B3308" w14:textId="77777777" w:rsidR="00782462" w:rsidRPr="003B7764" w:rsidRDefault="00782462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961B22B" w14:textId="77777777" w:rsidR="00782462" w:rsidRPr="003B7764" w:rsidRDefault="00782462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0772525" w14:textId="77777777" w:rsidTr="1A66619C">
        <w:tc>
          <w:tcPr>
            <w:tcW w:w="6091" w:type="dxa"/>
          </w:tcPr>
          <w:p w14:paraId="73050BB2" w14:textId="257F9B89" w:rsidR="002E139D" w:rsidRPr="00887FA2" w:rsidRDefault="00471D31" w:rsidP="002E139D">
            <w:pPr>
              <w:rPr>
                <w:rFonts w:asciiTheme="majorHAnsi" w:hAnsiTheme="majorHAnsi"/>
                <w:bCs/>
              </w:rPr>
            </w:pPr>
            <w:r w:rsidRPr="00887FA2">
              <w:rPr>
                <w:rFonts w:asciiTheme="majorHAnsi" w:hAnsiTheme="majorHAnsi"/>
                <w:bCs/>
              </w:rPr>
              <w:t xml:space="preserve">3008 </w:t>
            </w:r>
            <w:r w:rsidR="00887FA2" w:rsidRPr="00887FA2">
              <w:rPr>
                <w:rFonts w:asciiTheme="majorHAnsi" w:hAnsiTheme="majorHAnsi"/>
                <w:bCs/>
              </w:rPr>
              <w:t>Oppdatert naturmangfoldkartlegging 2026</w:t>
            </w:r>
          </w:p>
        </w:tc>
        <w:tc>
          <w:tcPr>
            <w:tcW w:w="1417" w:type="dxa"/>
          </w:tcPr>
          <w:p w14:paraId="239E9936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66875AD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887FA2" w:rsidRPr="003B7764" w14:paraId="1EADE152" w14:textId="77777777" w:rsidTr="1A66619C">
        <w:tc>
          <w:tcPr>
            <w:tcW w:w="6091" w:type="dxa"/>
          </w:tcPr>
          <w:p w14:paraId="1E19BA36" w14:textId="77777777" w:rsidR="00887FA2" w:rsidRPr="00887FA2" w:rsidRDefault="00887FA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7" w:type="dxa"/>
          </w:tcPr>
          <w:p w14:paraId="5C096D20" w14:textId="77777777" w:rsidR="00887FA2" w:rsidRPr="003B7764" w:rsidRDefault="00887FA2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0AC57B6" w14:textId="77777777" w:rsidR="00887FA2" w:rsidRPr="003B7764" w:rsidRDefault="00887FA2" w:rsidP="002E139D">
            <w:pPr>
              <w:rPr>
                <w:rFonts w:asciiTheme="majorHAnsi" w:hAnsiTheme="majorHAnsi"/>
              </w:rPr>
            </w:pPr>
          </w:p>
        </w:tc>
      </w:tr>
      <w:tr w:rsidR="00627FC2" w:rsidRPr="003B7764" w14:paraId="238A7683" w14:textId="77777777" w:rsidTr="1A66619C">
        <w:tc>
          <w:tcPr>
            <w:tcW w:w="6091" w:type="dxa"/>
          </w:tcPr>
          <w:p w14:paraId="435BA3B6" w14:textId="7F1DCA1A" w:rsidR="00627FC2" w:rsidRDefault="00627FC2" w:rsidP="002E139D">
            <w:pPr>
              <w:rPr>
                <w:rFonts w:asciiTheme="majorHAnsi" w:hAnsiTheme="majorHAnsi"/>
                <w:b/>
                <w:color w:val="0070C0"/>
              </w:rPr>
            </w:pPr>
            <w:r>
              <w:rPr>
                <w:rFonts w:asciiTheme="majorHAnsi" w:hAnsiTheme="majorHAnsi"/>
                <w:b/>
                <w:color w:val="0070C0"/>
              </w:rPr>
              <w:t>4000 Infrastruktur og veianlegg</w:t>
            </w:r>
          </w:p>
        </w:tc>
        <w:tc>
          <w:tcPr>
            <w:tcW w:w="1417" w:type="dxa"/>
          </w:tcPr>
          <w:p w14:paraId="2DA46738" w14:textId="77777777" w:rsidR="00627FC2" w:rsidRPr="003B7764" w:rsidRDefault="00627FC2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17188A9D" w14:textId="77777777" w:rsidR="00627FC2" w:rsidRPr="003B7764" w:rsidRDefault="00627FC2" w:rsidP="002E139D">
            <w:pPr>
              <w:rPr>
                <w:rFonts w:asciiTheme="majorHAnsi" w:hAnsiTheme="majorHAnsi"/>
              </w:rPr>
            </w:pPr>
          </w:p>
        </w:tc>
      </w:tr>
      <w:tr w:rsidR="00627FC2" w:rsidRPr="003B7764" w14:paraId="1474722C" w14:textId="77777777" w:rsidTr="1A66619C">
        <w:tc>
          <w:tcPr>
            <w:tcW w:w="6091" w:type="dxa"/>
          </w:tcPr>
          <w:p w14:paraId="3AEE7589" w14:textId="7045BEEC" w:rsidR="00627FC2" w:rsidRDefault="00887FA2" w:rsidP="002E139D">
            <w:pPr>
              <w:rPr>
                <w:rFonts w:asciiTheme="majorHAnsi" w:hAnsiTheme="majorHAnsi"/>
                <w:b/>
                <w:color w:val="0070C0"/>
              </w:rPr>
            </w:pPr>
            <w:r w:rsidRPr="00887FA2">
              <w:rPr>
                <w:rFonts w:asciiTheme="majorHAnsi" w:hAnsiTheme="majorHAnsi"/>
                <w:bCs/>
              </w:rPr>
              <w:t>4001</w:t>
            </w:r>
            <w:r>
              <w:rPr>
                <w:rFonts w:asciiTheme="majorHAnsi" w:hAnsiTheme="majorHAnsi"/>
                <w:bCs/>
              </w:rPr>
              <w:t xml:space="preserve"> Funksjonsbeskrivelse veg</w:t>
            </w:r>
          </w:p>
        </w:tc>
        <w:tc>
          <w:tcPr>
            <w:tcW w:w="1417" w:type="dxa"/>
          </w:tcPr>
          <w:p w14:paraId="691FDF4F" w14:textId="77777777" w:rsidR="00627FC2" w:rsidRPr="003B7764" w:rsidRDefault="00627FC2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06C6D20A" w14:textId="77777777" w:rsidR="00627FC2" w:rsidRPr="003B7764" w:rsidRDefault="00627FC2" w:rsidP="002E139D">
            <w:pPr>
              <w:rPr>
                <w:rFonts w:asciiTheme="majorHAnsi" w:hAnsiTheme="majorHAnsi"/>
              </w:rPr>
            </w:pPr>
          </w:p>
        </w:tc>
      </w:tr>
      <w:tr w:rsidR="00627FC2" w:rsidRPr="00887FA2" w14:paraId="12138B81" w14:textId="77777777" w:rsidTr="1A66619C">
        <w:tc>
          <w:tcPr>
            <w:tcW w:w="6091" w:type="dxa"/>
          </w:tcPr>
          <w:p w14:paraId="49DCE3A4" w14:textId="48A6AC8E" w:rsidR="00627FC2" w:rsidRPr="00887FA2" w:rsidRDefault="00887FA2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4002 Tegningsliste</w:t>
            </w:r>
          </w:p>
        </w:tc>
        <w:tc>
          <w:tcPr>
            <w:tcW w:w="1417" w:type="dxa"/>
          </w:tcPr>
          <w:p w14:paraId="3A15D43C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727BCA79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627FC2" w:rsidRPr="00887FA2" w14:paraId="7AFA9150" w14:textId="77777777" w:rsidTr="1A66619C">
        <w:tc>
          <w:tcPr>
            <w:tcW w:w="6091" w:type="dxa"/>
          </w:tcPr>
          <w:p w14:paraId="409FD590" w14:textId="552848AA" w:rsidR="00DB5514" w:rsidRPr="00887FA2" w:rsidRDefault="00887FA2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4003 Vann og avløp</w:t>
            </w:r>
            <w:r w:rsidR="00DB5514">
              <w:rPr>
                <w:rFonts w:asciiTheme="majorHAnsi" w:hAnsiTheme="majorHAnsi"/>
                <w:bCs/>
              </w:rPr>
              <w:t xml:space="preserve"> plantegning</w:t>
            </w:r>
          </w:p>
        </w:tc>
        <w:tc>
          <w:tcPr>
            <w:tcW w:w="1417" w:type="dxa"/>
          </w:tcPr>
          <w:p w14:paraId="4ED0C2F0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39D351EC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627FC2" w:rsidRPr="00887FA2" w14:paraId="58C2E1CA" w14:textId="77777777" w:rsidTr="1A66619C">
        <w:tc>
          <w:tcPr>
            <w:tcW w:w="6091" w:type="dxa"/>
          </w:tcPr>
          <w:p w14:paraId="03F9EA10" w14:textId="41092729" w:rsidR="00627FC2" w:rsidRPr="00887FA2" w:rsidRDefault="00DB5514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4004 Vann og avløp plan og profil</w:t>
            </w:r>
          </w:p>
        </w:tc>
        <w:tc>
          <w:tcPr>
            <w:tcW w:w="1417" w:type="dxa"/>
          </w:tcPr>
          <w:p w14:paraId="25951CCA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647E34F7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627FC2" w:rsidRPr="00887FA2" w14:paraId="18721BD7" w14:textId="77777777" w:rsidTr="1A66619C">
        <w:tc>
          <w:tcPr>
            <w:tcW w:w="6091" w:type="dxa"/>
          </w:tcPr>
          <w:p w14:paraId="4BD71EFB" w14:textId="477FD4C0" w:rsidR="00627FC2" w:rsidRPr="00887FA2" w:rsidRDefault="00DB5514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4005 Vann og avløp </w:t>
            </w:r>
            <w:proofErr w:type="spellStart"/>
            <w:r>
              <w:rPr>
                <w:rFonts w:asciiTheme="majorHAnsi" w:hAnsiTheme="majorHAnsi"/>
                <w:bCs/>
              </w:rPr>
              <w:t>kumskisser</w:t>
            </w:r>
            <w:proofErr w:type="spellEnd"/>
          </w:p>
        </w:tc>
        <w:tc>
          <w:tcPr>
            <w:tcW w:w="1417" w:type="dxa"/>
          </w:tcPr>
          <w:p w14:paraId="16CC6305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39FF7682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DB5514" w:rsidRPr="00887FA2" w14:paraId="24402858" w14:textId="77777777" w:rsidTr="1A66619C">
        <w:tc>
          <w:tcPr>
            <w:tcW w:w="6091" w:type="dxa"/>
          </w:tcPr>
          <w:p w14:paraId="778A0E3D" w14:textId="6F68CDC8" w:rsidR="00DB5514" w:rsidRDefault="00DB5514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4006 Veger overs</w:t>
            </w:r>
            <w:r w:rsidR="004A2BC6">
              <w:rPr>
                <w:rFonts w:asciiTheme="majorHAnsi" w:hAnsiTheme="majorHAnsi"/>
                <w:bCs/>
              </w:rPr>
              <w:t>ikttegning</w:t>
            </w:r>
          </w:p>
        </w:tc>
        <w:tc>
          <w:tcPr>
            <w:tcW w:w="1417" w:type="dxa"/>
          </w:tcPr>
          <w:p w14:paraId="06513126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73D7435C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DB5514" w:rsidRPr="00887FA2" w14:paraId="7D512991" w14:textId="77777777" w:rsidTr="1A66619C">
        <w:tc>
          <w:tcPr>
            <w:tcW w:w="6091" w:type="dxa"/>
          </w:tcPr>
          <w:p w14:paraId="42DE7D62" w14:textId="2074E043" w:rsidR="00DB5514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4007 Plan og profil veg 1</w:t>
            </w:r>
          </w:p>
        </w:tc>
        <w:tc>
          <w:tcPr>
            <w:tcW w:w="1417" w:type="dxa"/>
          </w:tcPr>
          <w:p w14:paraId="6C7D00E6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129871C4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DB5514" w:rsidRPr="00887FA2" w14:paraId="4604C170" w14:textId="77777777" w:rsidTr="1A66619C">
        <w:tc>
          <w:tcPr>
            <w:tcW w:w="6091" w:type="dxa"/>
          </w:tcPr>
          <w:p w14:paraId="1797B9D4" w14:textId="7482E6FD" w:rsidR="00DB5514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4008 Veier og kantsteinsplan</w:t>
            </w:r>
          </w:p>
        </w:tc>
        <w:tc>
          <w:tcPr>
            <w:tcW w:w="1417" w:type="dxa"/>
          </w:tcPr>
          <w:p w14:paraId="32C0BEE0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27676E72" w14:textId="77777777" w:rsidR="00DB5514" w:rsidRPr="00887FA2" w:rsidRDefault="00DB5514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7D695C63" w14:textId="77777777" w:rsidTr="1A66619C">
        <w:tc>
          <w:tcPr>
            <w:tcW w:w="6091" w:type="dxa"/>
          </w:tcPr>
          <w:p w14:paraId="2E861152" w14:textId="7CD1163E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4009 Normalprofil og overbygning</w:t>
            </w:r>
          </w:p>
        </w:tc>
        <w:tc>
          <w:tcPr>
            <w:tcW w:w="1417" w:type="dxa"/>
          </w:tcPr>
          <w:p w14:paraId="685346F6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5DD632D7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57D4241E" w14:textId="77777777" w:rsidTr="1A66619C">
        <w:tc>
          <w:tcPr>
            <w:tcW w:w="6091" w:type="dxa"/>
          </w:tcPr>
          <w:p w14:paraId="0DAF642E" w14:textId="5D95552F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4010 Veger tekniske detaljer</w:t>
            </w:r>
          </w:p>
        </w:tc>
        <w:tc>
          <w:tcPr>
            <w:tcW w:w="1417" w:type="dxa"/>
          </w:tcPr>
          <w:p w14:paraId="1CA2E2E6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2FE74F26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55479B86" w14:textId="77777777" w:rsidTr="1A66619C">
        <w:tc>
          <w:tcPr>
            <w:tcW w:w="6091" w:type="dxa"/>
          </w:tcPr>
          <w:p w14:paraId="1AE3DED9" w14:textId="42DF292D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4011 Skilt og oppmerkingsplan</w:t>
            </w:r>
          </w:p>
        </w:tc>
        <w:tc>
          <w:tcPr>
            <w:tcW w:w="1417" w:type="dxa"/>
          </w:tcPr>
          <w:p w14:paraId="32E8F89C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2E9640FB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66A6A431" w14:textId="77777777" w:rsidTr="1A66619C">
        <w:tc>
          <w:tcPr>
            <w:tcW w:w="6091" w:type="dxa"/>
          </w:tcPr>
          <w:p w14:paraId="1E1478B7" w14:textId="7079A339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4012 Tverrprofil veg 1</w:t>
            </w:r>
          </w:p>
        </w:tc>
        <w:tc>
          <w:tcPr>
            <w:tcW w:w="1417" w:type="dxa"/>
          </w:tcPr>
          <w:p w14:paraId="1267BF87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312B569D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388E5C40" w14:textId="77777777" w:rsidTr="1A66619C">
        <w:tc>
          <w:tcPr>
            <w:tcW w:w="6091" w:type="dxa"/>
          </w:tcPr>
          <w:p w14:paraId="0BD4835D" w14:textId="57DD1626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4013 Tverrprofil veg 1-2</w:t>
            </w:r>
          </w:p>
        </w:tc>
        <w:tc>
          <w:tcPr>
            <w:tcW w:w="1417" w:type="dxa"/>
          </w:tcPr>
          <w:p w14:paraId="72C033AA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528AF964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07DFAE3C" w14:textId="77777777" w:rsidTr="1A66619C">
        <w:tc>
          <w:tcPr>
            <w:tcW w:w="6091" w:type="dxa"/>
          </w:tcPr>
          <w:p w14:paraId="24C5F2A0" w14:textId="52256BF9" w:rsidR="004A2BC6" w:rsidRDefault="004A2BC6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4014 Tverrprofil veg 1-3</w:t>
            </w:r>
          </w:p>
        </w:tc>
        <w:tc>
          <w:tcPr>
            <w:tcW w:w="1417" w:type="dxa"/>
          </w:tcPr>
          <w:p w14:paraId="58F9BCFD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7FD42014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4A2BC6" w:rsidRPr="00887FA2" w14:paraId="0DBC7AA4" w14:textId="77777777" w:rsidTr="1A66619C">
        <w:tc>
          <w:tcPr>
            <w:tcW w:w="6091" w:type="dxa"/>
          </w:tcPr>
          <w:p w14:paraId="5B43D4C9" w14:textId="1E806C9C" w:rsidR="004A2BC6" w:rsidRDefault="00357AFF" w:rsidP="002E139D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4015 Tverrprofil veg 2</w:t>
            </w:r>
          </w:p>
        </w:tc>
        <w:tc>
          <w:tcPr>
            <w:tcW w:w="1417" w:type="dxa"/>
          </w:tcPr>
          <w:p w14:paraId="5446F969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41DB1B8B" w14:textId="77777777" w:rsidR="004A2BC6" w:rsidRPr="00887FA2" w:rsidRDefault="004A2BC6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627FC2" w:rsidRPr="00887FA2" w14:paraId="41CEDD4E" w14:textId="77777777" w:rsidTr="1A66619C">
        <w:tc>
          <w:tcPr>
            <w:tcW w:w="6091" w:type="dxa"/>
          </w:tcPr>
          <w:p w14:paraId="1E615438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7" w:type="dxa"/>
          </w:tcPr>
          <w:p w14:paraId="16E89B73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</w:tcPr>
          <w:p w14:paraId="74A0399B" w14:textId="77777777" w:rsidR="00627FC2" w:rsidRPr="00887FA2" w:rsidRDefault="00627FC2" w:rsidP="002E139D">
            <w:pPr>
              <w:rPr>
                <w:rFonts w:asciiTheme="majorHAnsi" w:hAnsiTheme="majorHAnsi"/>
                <w:bCs/>
              </w:rPr>
            </w:pPr>
          </w:p>
        </w:tc>
      </w:tr>
      <w:tr w:rsidR="002E139D" w:rsidRPr="003B7764" w14:paraId="0932871C" w14:textId="77777777" w:rsidTr="1A66619C">
        <w:tc>
          <w:tcPr>
            <w:tcW w:w="6091" w:type="dxa"/>
          </w:tcPr>
          <w:p w14:paraId="2EFF07E0" w14:textId="1EC07691" w:rsidR="002E139D" w:rsidRPr="003B7764" w:rsidRDefault="002E139D" w:rsidP="002E139D">
            <w:pPr>
              <w:rPr>
                <w:rFonts w:asciiTheme="majorHAnsi" w:hAnsiTheme="majorHAnsi"/>
                <w:b/>
                <w:color w:val="0070C0"/>
              </w:rPr>
            </w:pPr>
            <w:r>
              <w:rPr>
                <w:rFonts w:asciiTheme="majorHAnsi" w:hAnsiTheme="majorHAnsi"/>
                <w:b/>
                <w:color w:val="0070C0"/>
              </w:rPr>
              <w:t>9</w:t>
            </w:r>
            <w:r w:rsidRPr="003B7764">
              <w:rPr>
                <w:rFonts w:asciiTheme="majorHAnsi" w:hAnsiTheme="majorHAnsi"/>
                <w:b/>
                <w:color w:val="0070C0"/>
              </w:rPr>
              <w:t>000</w:t>
            </w:r>
            <w:r w:rsidRPr="003B7764">
              <w:rPr>
                <w:rFonts w:asciiTheme="majorHAnsi" w:hAnsiTheme="majorHAnsi"/>
                <w:b/>
                <w:color w:val="0070C0"/>
              </w:rPr>
              <w:tab/>
              <w:t>Annet og avklaringer i tilbudsfasen</w:t>
            </w:r>
          </w:p>
        </w:tc>
        <w:tc>
          <w:tcPr>
            <w:tcW w:w="1417" w:type="dxa"/>
          </w:tcPr>
          <w:p w14:paraId="08DDDC25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42531AA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4FED6DBC" w14:textId="77777777" w:rsidTr="1A66619C">
        <w:tc>
          <w:tcPr>
            <w:tcW w:w="6091" w:type="dxa"/>
          </w:tcPr>
          <w:p w14:paraId="7275FC1C" w14:textId="4D4FF5E3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3355AE31" w14:textId="000A3BC8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7908568E" w14:textId="77777777" w:rsidR="002E139D" w:rsidRPr="007009AE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373D61A5" w14:textId="77777777" w:rsidTr="1A66619C">
        <w:tc>
          <w:tcPr>
            <w:tcW w:w="6091" w:type="dxa"/>
          </w:tcPr>
          <w:p w14:paraId="6297B1B7" w14:textId="68F71F79" w:rsidR="002E139D" w:rsidRPr="00FB63BD" w:rsidRDefault="002E139D" w:rsidP="002E139D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1417" w:type="dxa"/>
          </w:tcPr>
          <w:p w14:paraId="7089B350" w14:textId="1880BF3C" w:rsidR="002E139D" w:rsidRPr="00FB63BD" w:rsidRDefault="002E139D" w:rsidP="002E139D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1418" w:type="dxa"/>
          </w:tcPr>
          <w:p w14:paraId="6DB0EB3C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  <w:tr w:rsidR="002E139D" w:rsidRPr="003B7764" w14:paraId="2818B4C8" w14:textId="77777777" w:rsidTr="1A66619C">
        <w:tc>
          <w:tcPr>
            <w:tcW w:w="6091" w:type="dxa"/>
          </w:tcPr>
          <w:p w14:paraId="48D7D2BA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14:paraId="1ABC16F8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3CC9E310" w14:textId="77777777" w:rsidR="002E139D" w:rsidRPr="003B7764" w:rsidRDefault="002E139D" w:rsidP="002E139D">
            <w:pPr>
              <w:rPr>
                <w:rFonts w:asciiTheme="majorHAnsi" w:hAnsiTheme="majorHAnsi"/>
              </w:rPr>
            </w:pPr>
          </w:p>
        </w:tc>
      </w:tr>
    </w:tbl>
    <w:p w14:paraId="3DDB92D5" w14:textId="77777777" w:rsidR="00254FE2" w:rsidRPr="008E18A7" w:rsidRDefault="00254FE2" w:rsidP="00CE4D22">
      <w:pPr>
        <w:spacing w:line="240" w:lineRule="auto"/>
        <w:rPr>
          <w:rFonts w:asciiTheme="majorHAnsi" w:hAnsiTheme="majorHAnsi"/>
        </w:rPr>
      </w:pPr>
    </w:p>
    <w:p w14:paraId="6EA3C993" w14:textId="6B1D9617" w:rsidR="00CE4D22" w:rsidRPr="00371A21" w:rsidRDefault="00CE4D22" w:rsidP="00371A21">
      <w:pPr>
        <w:spacing w:after="0" w:line="480" w:lineRule="atLeast"/>
        <w:ind w:left="113" w:right="113"/>
        <w:rPr>
          <w:rFonts w:asciiTheme="majorHAnsi" w:hAnsiTheme="majorHAnsi"/>
          <w:i/>
          <w:color w:val="1581FF" w:themeColor="accent3" w:themeTint="99"/>
        </w:rPr>
      </w:pPr>
    </w:p>
    <w:sectPr w:rsidR="00CE4D22" w:rsidRPr="00371A21" w:rsidSect="00AB5741">
      <w:headerReference w:type="default" r:id="rId20"/>
      <w:footerReference w:type="default" r:id="rId21"/>
      <w:pgSz w:w="11906" w:h="16838"/>
      <w:pgMar w:top="2665" w:right="851" w:bottom="851" w:left="851" w:header="709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A58EB" w14:textId="77777777" w:rsidR="0088368E" w:rsidRPr="00137D98" w:rsidRDefault="0088368E" w:rsidP="00514F44">
      <w:pPr>
        <w:spacing w:after="0" w:line="240" w:lineRule="auto"/>
      </w:pPr>
      <w:r w:rsidRPr="00137D98">
        <w:separator/>
      </w:r>
    </w:p>
  </w:endnote>
  <w:endnote w:type="continuationSeparator" w:id="0">
    <w:p w14:paraId="7E10FDA9" w14:textId="77777777" w:rsidR="0088368E" w:rsidRPr="00137D98" w:rsidRDefault="0088368E" w:rsidP="00514F44">
      <w:pPr>
        <w:spacing w:after="0" w:line="240" w:lineRule="auto"/>
      </w:pPr>
      <w:r w:rsidRPr="00137D98">
        <w:continuationSeparator/>
      </w:r>
    </w:p>
  </w:endnote>
  <w:endnote w:type="continuationNotice" w:id="1">
    <w:p w14:paraId="6F3165F8" w14:textId="77777777" w:rsidR="0088368E" w:rsidRDefault="00883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186799418"/>
  <w:p w14:paraId="69CACEC0" w14:textId="77777777" w:rsidR="008E5606" w:rsidRPr="001C7B06" w:rsidRDefault="008E5606" w:rsidP="008E5606">
    <w:pPr>
      <w:pStyle w:val="Bunntekst"/>
    </w:pPr>
    <w:r w:rsidRPr="00864DB6">
      <w:rPr>
        <w:noProof/>
        <w:color w:val="BFBFBF" w:themeColor="background2" w:themeShade="BF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4658A2" wp14:editId="11C31C84">
              <wp:simplePos x="0" y="0"/>
              <wp:positionH relativeFrom="column">
                <wp:posOffset>635</wp:posOffset>
              </wp:positionH>
              <wp:positionV relativeFrom="page">
                <wp:posOffset>9829800</wp:posOffset>
              </wp:positionV>
              <wp:extent cx="6461760" cy="0"/>
              <wp:effectExtent l="0" t="0" r="0" b="0"/>
              <wp:wrapNone/>
              <wp:docPr id="1086979889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svg="http://schemas.microsoft.com/office/drawing/2016/SVG/main" xmlns:arto="http://schemas.microsoft.com/office/word/2006/arto">
          <w:pict w14:anchorId="4D5B2B17">
            <v:line id="Straight Connector 4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spid="_x0000_s1026" strokecolor="#bfbfbf [2414]" strokeweight=".5pt" from=".05pt,774pt" to="508.85pt,774pt" w14:anchorId="6F8F4C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">
              <v:stroke joinstyle="miter"/>
              <w10:wrap anchory="page"/>
            </v:line>
          </w:pict>
        </mc:Fallback>
      </mc:AlternateContent>
    </w:r>
    <w:r w:rsidRPr="001C7B06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529A962" wp14:editId="2A53B546">
              <wp:simplePos x="0" y="0"/>
              <wp:positionH relativeFrom="column">
                <wp:posOffset>635</wp:posOffset>
              </wp:positionH>
              <wp:positionV relativeFrom="page">
                <wp:posOffset>9829800</wp:posOffset>
              </wp:positionV>
              <wp:extent cx="6461760" cy="0"/>
              <wp:effectExtent l="0" t="0" r="0" b="0"/>
              <wp:wrapNone/>
              <wp:docPr id="2105874038" name="Rett linj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svg="http://schemas.microsoft.com/office/drawing/2016/SVG/main" xmlns:arto="http://schemas.microsoft.com/office/word/2006/arto">
          <w:pict w14:anchorId="5BF6142C">
            <v:line id="Rett linje 4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bfbfbf [2414]" strokeweight=".5pt" from=".05pt,774pt" to="508.85pt,774pt" w14:anchorId="6AB085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">
              <v:stroke joinstyle="miter"/>
              <w10:wrap anchory="page"/>
            </v:line>
          </w:pict>
        </mc:Fallback>
      </mc:AlternateContent>
    </w:r>
  </w:p>
  <w:bookmarkEnd w:id="5"/>
  <w:p w14:paraId="246A79C9" w14:textId="5FC5569D" w:rsidR="008E5606" w:rsidRPr="00137D98" w:rsidRDefault="008E5606" w:rsidP="008E5606">
    <w:pPr>
      <w:pStyle w:val="Bunntekst"/>
    </w:pPr>
    <w:r w:rsidRPr="001C7B06">
      <w:rPr>
        <w:noProof/>
      </w:rPr>
      <w:drawing>
        <wp:inline distT="0" distB="0" distL="0" distR="0" wp14:anchorId="685DF965" wp14:editId="78359604">
          <wp:extent cx="368300" cy="95250"/>
          <wp:effectExtent l="0" t="0" r="0" b="0"/>
          <wp:docPr id="1692825145" name="Grafik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867005" name="Graphic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" cy="92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01C19">
      <w:t xml:space="preserve"> </w:t>
    </w:r>
    <w:proofErr w:type="spellStart"/>
    <w:r w:rsidR="00844A47" w:rsidRPr="00844A47">
      <w:rPr>
        <w:bCs/>
      </w:rPr>
      <w:t>Dok</w:t>
    </w:r>
    <w:proofErr w:type="spellEnd"/>
    <w:r w:rsidR="00844A47" w:rsidRPr="00844A47">
      <w:rPr>
        <w:bCs/>
      </w:rPr>
      <w:t>. 1</w:t>
    </w:r>
    <w:r w:rsidR="00527A61">
      <w:rPr>
        <w:bCs/>
      </w:rPr>
      <w:t>001 Dokumentoversikt</w:t>
    </w:r>
    <w:r w:rsidRPr="001C7B06">
      <w:ptab w:relativeTo="margin" w:alignment="center" w:leader="none"/>
    </w:r>
    <w:r w:rsidRPr="001C7B06">
      <w:ptab w:relativeTo="margin" w:alignment="right" w:leader="none"/>
    </w:r>
    <w:r w:rsidRPr="001C7B06">
      <w:t xml:space="preserve">Side </w:t>
    </w:r>
    <w:r w:rsidRPr="001C7B06">
      <w:fldChar w:fldCharType="begin"/>
    </w:r>
    <w:r w:rsidRPr="001C7B06">
      <w:instrText>PAGE  \* Arabic  \* MERGEFORMAT</w:instrText>
    </w:r>
    <w:r w:rsidRPr="001C7B06">
      <w:fldChar w:fldCharType="separate"/>
    </w:r>
    <w:r>
      <w:t>3</w:t>
    </w:r>
    <w:r w:rsidRPr="001C7B06">
      <w:fldChar w:fldCharType="end"/>
    </w:r>
    <w:r w:rsidRPr="001C7B06">
      <w:t xml:space="preserve"> av </w:t>
    </w:r>
    <w:fldSimple w:instr="NUMPAGES  \* Arabic  \* MERGEFORMAT">
      <w: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EDD26" w14:textId="77777777" w:rsidR="0088368E" w:rsidRPr="00137D98" w:rsidRDefault="0088368E" w:rsidP="00514F44">
      <w:pPr>
        <w:spacing w:after="0" w:line="240" w:lineRule="auto"/>
      </w:pPr>
      <w:r w:rsidRPr="00137D98">
        <w:separator/>
      </w:r>
    </w:p>
  </w:footnote>
  <w:footnote w:type="continuationSeparator" w:id="0">
    <w:p w14:paraId="683627DE" w14:textId="77777777" w:rsidR="0088368E" w:rsidRPr="00137D98" w:rsidRDefault="0088368E" w:rsidP="00514F44">
      <w:pPr>
        <w:spacing w:after="0" w:line="240" w:lineRule="auto"/>
      </w:pPr>
      <w:r w:rsidRPr="00137D98">
        <w:continuationSeparator/>
      </w:r>
    </w:p>
  </w:footnote>
  <w:footnote w:type="continuationNotice" w:id="1">
    <w:p w14:paraId="3DC3029F" w14:textId="77777777" w:rsidR="0088368E" w:rsidRDefault="00883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4537" w14:textId="77777777" w:rsidR="00514F44" w:rsidRPr="00137D98" w:rsidRDefault="00514F44">
    <w:pPr>
      <w:pStyle w:val="Topptekst"/>
    </w:pPr>
    <w:r w:rsidRPr="00137D98">
      <w:rPr>
        <w:noProof/>
      </w:rPr>
      <w:ptab w:relativeTo="margin" w:alignment="left" w:leader="none"/>
    </w:r>
    <w:r w:rsidRPr="00137D98">
      <w:rPr>
        <w:noProof/>
      </w:rPr>
      <w:drawing>
        <wp:inline distT="0" distB="0" distL="0" distR="0" wp14:anchorId="70460AE7" wp14:editId="4A1D2CA3">
          <wp:extent cx="1988766" cy="584200"/>
          <wp:effectExtent l="0" t="0" r="5715" b="0"/>
          <wp:docPr id="2148156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2333441" name="Graphic 162233344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8766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ED3B53" w14:textId="77777777" w:rsidR="00514F44" w:rsidRPr="00137D98" w:rsidRDefault="00514F4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3CC4"/>
    <w:multiLevelType w:val="hybridMultilevel"/>
    <w:tmpl w:val="E23CDC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11E9"/>
    <w:multiLevelType w:val="hybridMultilevel"/>
    <w:tmpl w:val="BB100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14867"/>
    <w:multiLevelType w:val="hybridMultilevel"/>
    <w:tmpl w:val="984401DE"/>
    <w:lvl w:ilvl="0" w:tplc="F1E0C9C2">
      <w:start w:val="3054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D1CEC"/>
    <w:multiLevelType w:val="hybridMultilevel"/>
    <w:tmpl w:val="623606AA"/>
    <w:lvl w:ilvl="0" w:tplc="0414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54F627BC"/>
    <w:multiLevelType w:val="hybridMultilevel"/>
    <w:tmpl w:val="5518DF6E"/>
    <w:lvl w:ilvl="0" w:tplc="CEC6286E">
      <w:start w:val="1"/>
      <w:numFmt w:val="decimal"/>
      <w:lvlText w:val="%1."/>
      <w:lvlJc w:val="left"/>
      <w:pPr>
        <w:ind w:left="338" w:hanging="223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nb" w:eastAsia="en-US" w:bidi="ar-SA"/>
      </w:rPr>
    </w:lvl>
    <w:lvl w:ilvl="1" w:tplc="52641CB8">
      <w:numFmt w:val="bullet"/>
      <w:lvlText w:val=""/>
      <w:lvlJc w:val="left"/>
      <w:pPr>
        <w:ind w:left="836" w:hanging="4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2" w:tplc="4296C3B8">
      <w:numFmt w:val="bullet"/>
      <w:lvlText w:val="•"/>
      <w:lvlJc w:val="left"/>
      <w:pPr>
        <w:ind w:left="1778" w:hanging="411"/>
      </w:pPr>
      <w:rPr>
        <w:rFonts w:hint="default"/>
        <w:lang w:val="nb" w:eastAsia="en-US" w:bidi="ar-SA"/>
      </w:rPr>
    </w:lvl>
    <w:lvl w:ilvl="3" w:tplc="24C03BEA">
      <w:numFmt w:val="bullet"/>
      <w:lvlText w:val="•"/>
      <w:lvlJc w:val="left"/>
      <w:pPr>
        <w:ind w:left="2716" w:hanging="411"/>
      </w:pPr>
      <w:rPr>
        <w:rFonts w:hint="default"/>
        <w:lang w:val="nb" w:eastAsia="en-US" w:bidi="ar-SA"/>
      </w:rPr>
    </w:lvl>
    <w:lvl w:ilvl="4" w:tplc="F3A6B2EE">
      <w:numFmt w:val="bullet"/>
      <w:lvlText w:val="•"/>
      <w:lvlJc w:val="left"/>
      <w:pPr>
        <w:ind w:left="3655" w:hanging="411"/>
      </w:pPr>
      <w:rPr>
        <w:rFonts w:hint="default"/>
        <w:lang w:val="nb" w:eastAsia="en-US" w:bidi="ar-SA"/>
      </w:rPr>
    </w:lvl>
    <w:lvl w:ilvl="5" w:tplc="E2B01C34">
      <w:numFmt w:val="bullet"/>
      <w:lvlText w:val="•"/>
      <w:lvlJc w:val="left"/>
      <w:pPr>
        <w:ind w:left="4593" w:hanging="411"/>
      </w:pPr>
      <w:rPr>
        <w:rFonts w:hint="default"/>
        <w:lang w:val="nb" w:eastAsia="en-US" w:bidi="ar-SA"/>
      </w:rPr>
    </w:lvl>
    <w:lvl w:ilvl="6" w:tplc="62E0CA9C">
      <w:numFmt w:val="bullet"/>
      <w:lvlText w:val="•"/>
      <w:lvlJc w:val="left"/>
      <w:pPr>
        <w:ind w:left="5532" w:hanging="411"/>
      </w:pPr>
      <w:rPr>
        <w:rFonts w:hint="default"/>
        <w:lang w:val="nb" w:eastAsia="en-US" w:bidi="ar-SA"/>
      </w:rPr>
    </w:lvl>
    <w:lvl w:ilvl="7" w:tplc="704CAFBE">
      <w:numFmt w:val="bullet"/>
      <w:lvlText w:val="•"/>
      <w:lvlJc w:val="left"/>
      <w:pPr>
        <w:ind w:left="6470" w:hanging="411"/>
      </w:pPr>
      <w:rPr>
        <w:rFonts w:hint="default"/>
        <w:lang w:val="nb" w:eastAsia="en-US" w:bidi="ar-SA"/>
      </w:rPr>
    </w:lvl>
    <w:lvl w:ilvl="8" w:tplc="BA32A910">
      <w:numFmt w:val="bullet"/>
      <w:lvlText w:val="•"/>
      <w:lvlJc w:val="left"/>
      <w:pPr>
        <w:ind w:left="7409" w:hanging="411"/>
      </w:pPr>
      <w:rPr>
        <w:rFonts w:hint="default"/>
        <w:lang w:val="nb" w:eastAsia="en-US" w:bidi="ar-SA"/>
      </w:rPr>
    </w:lvl>
  </w:abstractNum>
  <w:abstractNum w:abstractNumId="5" w15:restartNumberingAfterBreak="0">
    <w:nsid w:val="715E6FC7"/>
    <w:multiLevelType w:val="hybridMultilevel"/>
    <w:tmpl w:val="039CE5E4"/>
    <w:lvl w:ilvl="0" w:tplc="96C0A9D0">
      <w:start w:val="3049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732957">
    <w:abstractNumId w:val="1"/>
  </w:num>
  <w:num w:numId="2" w16cid:durableId="1141114764">
    <w:abstractNumId w:val="4"/>
  </w:num>
  <w:num w:numId="3" w16cid:durableId="1400244908">
    <w:abstractNumId w:val="0"/>
  </w:num>
  <w:num w:numId="4" w16cid:durableId="442072497">
    <w:abstractNumId w:val="3"/>
  </w:num>
  <w:num w:numId="5" w16cid:durableId="1022559124">
    <w:abstractNumId w:val="2"/>
  </w:num>
  <w:num w:numId="6" w16cid:durableId="779446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19"/>
    <w:rsid w:val="000028E0"/>
    <w:rsid w:val="0000418A"/>
    <w:rsid w:val="0000693A"/>
    <w:rsid w:val="000157F8"/>
    <w:rsid w:val="00023D9C"/>
    <w:rsid w:val="0003094B"/>
    <w:rsid w:val="00036E31"/>
    <w:rsid w:val="00041FAF"/>
    <w:rsid w:val="00043804"/>
    <w:rsid w:val="00043DAD"/>
    <w:rsid w:val="0006087B"/>
    <w:rsid w:val="00060A46"/>
    <w:rsid w:val="00062760"/>
    <w:rsid w:val="00064648"/>
    <w:rsid w:val="000706DB"/>
    <w:rsid w:val="00082C78"/>
    <w:rsid w:val="00083344"/>
    <w:rsid w:val="00087FCC"/>
    <w:rsid w:val="00092DD5"/>
    <w:rsid w:val="000B14E5"/>
    <w:rsid w:val="000B20BF"/>
    <w:rsid w:val="000B24FF"/>
    <w:rsid w:val="000B29AB"/>
    <w:rsid w:val="000B3CAB"/>
    <w:rsid w:val="000B5A17"/>
    <w:rsid w:val="000B675B"/>
    <w:rsid w:val="000B7E59"/>
    <w:rsid w:val="000C45E1"/>
    <w:rsid w:val="000C644E"/>
    <w:rsid w:val="000D0530"/>
    <w:rsid w:val="000D062A"/>
    <w:rsid w:val="000D09D4"/>
    <w:rsid w:val="000D2DB2"/>
    <w:rsid w:val="000D39C4"/>
    <w:rsid w:val="000D3D28"/>
    <w:rsid w:val="000D45E0"/>
    <w:rsid w:val="000D46AC"/>
    <w:rsid w:val="000D6F52"/>
    <w:rsid w:val="000E6F5D"/>
    <w:rsid w:val="000E76EA"/>
    <w:rsid w:val="000F2DB8"/>
    <w:rsid w:val="000F778F"/>
    <w:rsid w:val="000F79F3"/>
    <w:rsid w:val="00101765"/>
    <w:rsid w:val="00101979"/>
    <w:rsid w:val="00101EB9"/>
    <w:rsid w:val="001074E3"/>
    <w:rsid w:val="00110C1E"/>
    <w:rsid w:val="00113F50"/>
    <w:rsid w:val="00116B54"/>
    <w:rsid w:val="00121B06"/>
    <w:rsid w:val="00122E93"/>
    <w:rsid w:val="00124FC7"/>
    <w:rsid w:val="00127CD1"/>
    <w:rsid w:val="001325EB"/>
    <w:rsid w:val="00133913"/>
    <w:rsid w:val="001344AD"/>
    <w:rsid w:val="00135637"/>
    <w:rsid w:val="00137D98"/>
    <w:rsid w:val="00140CF4"/>
    <w:rsid w:val="00143725"/>
    <w:rsid w:val="001458C9"/>
    <w:rsid w:val="0014724C"/>
    <w:rsid w:val="001538F0"/>
    <w:rsid w:val="001610A9"/>
    <w:rsid w:val="00163F8E"/>
    <w:rsid w:val="00172ADE"/>
    <w:rsid w:val="00176C3B"/>
    <w:rsid w:val="00177A5B"/>
    <w:rsid w:val="0018171A"/>
    <w:rsid w:val="00183AF0"/>
    <w:rsid w:val="00184424"/>
    <w:rsid w:val="001872C0"/>
    <w:rsid w:val="00187757"/>
    <w:rsid w:val="00190F3D"/>
    <w:rsid w:val="00192437"/>
    <w:rsid w:val="00197BAA"/>
    <w:rsid w:val="001A076D"/>
    <w:rsid w:val="001A181A"/>
    <w:rsid w:val="001A6839"/>
    <w:rsid w:val="001A7077"/>
    <w:rsid w:val="001A7BCF"/>
    <w:rsid w:val="001A7F80"/>
    <w:rsid w:val="001B0C9F"/>
    <w:rsid w:val="001B0DE3"/>
    <w:rsid w:val="001B19FA"/>
    <w:rsid w:val="001B1DBF"/>
    <w:rsid w:val="001B2DE1"/>
    <w:rsid w:val="001B4D53"/>
    <w:rsid w:val="001B50A9"/>
    <w:rsid w:val="001B6F58"/>
    <w:rsid w:val="001C02D8"/>
    <w:rsid w:val="001C161E"/>
    <w:rsid w:val="001C2514"/>
    <w:rsid w:val="001C3B75"/>
    <w:rsid w:val="001C490D"/>
    <w:rsid w:val="001D291F"/>
    <w:rsid w:val="001D5B22"/>
    <w:rsid w:val="001E3AC6"/>
    <w:rsid w:val="001E6395"/>
    <w:rsid w:val="001E7F2E"/>
    <w:rsid w:val="001F5606"/>
    <w:rsid w:val="0020309B"/>
    <w:rsid w:val="00207299"/>
    <w:rsid w:val="00207697"/>
    <w:rsid w:val="00210868"/>
    <w:rsid w:val="00212A2F"/>
    <w:rsid w:val="00213F61"/>
    <w:rsid w:val="00216C6B"/>
    <w:rsid w:val="00230146"/>
    <w:rsid w:val="0023266F"/>
    <w:rsid w:val="00235E29"/>
    <w:rsid w:val="002450FC"/>
    <w:rsid w:val="0024669F"/>
    <w:rsid w:val="002511AA"/>
    <w:rsid w:val="00254E3E"/>
    <w:rsid w:val="00254FE2"/>
    <w:rsid w:val="00255EA3"/>
    <w:rsid w:val="00257B9D"/>
    <w:rsid w:val="002665C6"/>
    <w:rsid w:val="00274B7B"/>
    <w:rsid w:val="00274D18"/>
    <w:rsid w:val="00275963"/>
    <w:rsid w:val="00275CC9"/>
    <w:rsid w:val="00276211"/>
    <w:rsid w:val="002837BB"/>
    <w:rsid w:val="00285DB5"/>
    <w:rsid w:val="00291AD5"/>
    <w:rsid w:val="00292C34"/>
    <w:rsid w:val="00294F7B"/>
    <w:rsid w:val="002A4A8D"/>
    <w:rsid w:val="002A6AE1"/>
    <w:rsid w:val="002A73EB"/>
    <w:rsid w:val="002B0211"/>
    <w:rsid w:val="002B1B53"/>
    <w:rsid w:val="002B24F8"/>
    <w:rsid w:val="002C0918"/>
    <w:rsid w:val="002C1C65"/>
    <w:rsid w:val="002C5E84"/>
    <w:rsid w:val="002D1179"/>
    <w:rsid w:val="002D2BC9"/>
    <w:rsid w:val="002D45B1"/>
    <w:rsid w:val="002D6CB0"/>
    <w:rsid w:val="002E090C"/>
    <w:rsid w:val="002E139D"/>
    <w:rsid w:val="002E4138"/>
    <w:rsid w:val="002F411D"/>
    <w:rsid w:val="002F489F"/>
    <w:rsid w:val="00301375"/>
    <w:rsid w:val="00301930"/>
    <w:rsid w:val="00301A97"/>
    <w:rsid w:val="00306A5C"/>
    <w:rsid w:val="00306E41"/>
    <w:rsid w:val="00307A54"/>
    <w:rsid w:val="003111DE"/>
    <w:rsid w:val="00314205"/>
    <w:rsid w:val="00315DE9"/>
    <w:rsid w:val="00317815"/>
    <w:rsid w:val="00320BF5"/>
    <w:rsid w:val="003250F7"/>
    <w:rsid w:val="00327687"/>
    <w:rsid w:val="00332B94"/>
    <w:rsid w:val="00333562"/>
    <w:rsid w:val="003346A2"/>
    <w:rsid w:val="00335119"/>
    <w:rsid w:val="00340077"/>
    <w:rsid w:val="00340F32"/>
    <w:rsid w:val="003437D8"/>
    <w:rsid w:val="003459B5"/>
    <w:rsid w:val="00352517"/>
    <w:rsid w:val="003543B3"/>
    <w:rsid w:val="0035568A"/>
    <w:rsid w:val="00355F8E"/>
    <w:rsid w:val="00357018"/>
    <w:rsid w:val="00357AFF"/>
    <w:rsid w:val="003612B4"/>
    <w:rsid w:val="00361EEC"/>
    <w:rsid w:val="003670B1"/>
    <w:rsid w:val="00367B12"/>
    <w:rsid w:val="00371642"/>
    <w:rsid w:val="00371A21"/>
    <w:rsid w:val="00383250"/>
    <w:rsid w:val="0038358E"/>
    <w:rsid w:val="003849E4"/>
    <w:rsid w:val="00391B8B"/>
    <w:rsid w:val="00392770"/>
    <w:rsid w:val="00392C02"/>
    <w:rsid w:val="003A076A"/>
    <w:rsid w:val="003A1A16"/>
    <w:rsid w:val="003A57AF"/>
    <w:rsid w:val="003A5CA1"/>
    <w:rsid w:val="003B03DA"/>
    <w:rsid w:val="003B1095"/>
    <w:rsid w:val="003B1B46"/>
    <w:rsid w:val="003B3446"/>
    <w:rsid w:val="003B6336"/>
    <w:rsid w:val="003B7764"/>
    <w:rsid w:val="003C1EBB"/>
    <w:rsid w:val="003C7A96"/>
    <w:rsid w:val="003D0CC6"/>
    <w:rsid w:val="003E1C3C"/>
    <w:rsid w:val="003E4A2B"/>
    <w:rsid w:val="003F3C69"/>
    <w:rsid w:val="003F5681"/>
    <w:rsid w:val="003F6715"/>
    <w:rsid w:val="003F7AEC"/>
    <w:rsid w:val="004066FB"/>
    <w:rsid w:val="004101EF"/>
    <w:rsid w:val="00425E18"/>
    <w:rsid w:val="0042652E"/>
    <w:rsid w:val="00427A5D"/>
    <w:rsid w:val="00430BF9"/>
    <w:rsid w:val="004323B3"/>
    <w:rsid w:val="00433642"/>
    <w:rsid w:val="00451A2A"/>
    <w:rsid w:val="0045519C"/>
    <w:rsid w:val="004555D2"/>
    <w:rsid w:val="00456472"/>
    <w:rsid w:val="00465EAC"/>
    <w:rsid w:val="00466570"/>
    <w:rsid w:val="00470018"/>
    <w:rsid w:val="00471D31"/>
    <w:rsid w:val="00472AD5"/>
    <w:rsid w:val="004740B8"/>
    <w:rsid w:val="00474B46"/>
    <w:rsid w:val="00477667"/>
    <w:rsid w:val="00483F1E"/>
    <w:rsid w:val="00484AF0"/>
    <w:rsid w:val="004911B8"/>
    <w:rsid w:val="00491B0A"/>
    <w:rsid w:val="00495F2F"/>
    <w:rsid w:val="004A058B"/>
    <w:rsid w:val="004A0E15"/>
    <w:rsid w:val="004A2BC6"/>
    <w:rsid w:val="004A2CFC"/>
    <w:rsid w:val="004A3396"/>
    <w:rsid w:val="004A79D2"/>
    <w:rsid w:val="004B521D"/>
    <w:rsid w:val="004D1EAB"/>
    <w:rsid w:val="004D3F92"/>
    <w:rsid w:val="004D4E31"/>
    <w:rsid w:val="004D7F7C"/>
    <w:rsid w:val="004E184D"/>
    <w:rsid w:val="004E2BAA"/>
    <w:rsid w:val="004E4859"/>
    <w:rsid w:val="004E52E0"/>
    <w:rsid w:val="004F1115"/>
    <w:rsid w:val="004F40BB"/>
    <w:rsid w:val="004F55E0"/>
    <w:rsid w:val="004F66F7"/>
    <w:rsid w:val="004F75D3"/>
    <w:rsid w:val="00500F56"/>
    <w:rsid w:val="005040E7"/>
    <w:rsid w:val="0050654E"/>
    <w:rsid w:val="005067AC"/>
    <w:rsid w:val="00506BFE"/>
    <w:rsid w:val="0051400B"/>
    <w:rsid w:val="00514F44"/>
    <w:rsid w:val="00521DF3"/>
    <w:rsid w:val="00522854"/>
    <w:rsid w:val="00523994"/>
    <w:rsid w:val="00527A61"/>
    <w:rsid w:val="005313FB"/>
    <w:rsid w:val="00532C02"/>
    <w:rsid w:val="00543B65"/>
    <w:rsid w:val="005445D9"/>
    <w:rsid w:val="0054626B"/>
    <w:rsid w:val="0054667F"/>
    <w:rsid w:val="00555345"/>
    <w:rsid w:val="0055633D"/>
    <w:rsid w:val="00560D68"/>
    <w:rsid w:val="0056199B"/>
    <w:rsid w:val="00570F76"/>
    <w:rsid w:val="00571500"/>
    <w:rsid w:val="00572885"/>
    <w:rsid w:val="00577CED"/>
    <w:rsid w:val="00584686"/>
    <w:rsid w:val="00585E36"/>
    <w:rsid w:val="00585E82"/>
    <w:rsid w:val="005865BD"/>
    <w:rsid w:val="00587266"/>
    <w:rsid w:val="005908B3"/>
    <w:rsid w:val="00591A25"/>
    <w:rsid w:val="0059558A"/>
    <w:rsid w:val="005A2D3E"/>
    <w:rsid w:val="005A2D83"/>
    <w:rsid w:val="005A43AD"/>
    <w:rsid w:val="005A72BD"/>
    <w:rsid w:val="005B062B"/>
    <w:rsid w:val="005B6B2B"/>
    <w:rsid w:val="005C3A14"/>
    <w:rsid w:val="005D08CF"/>
    <w:rsid w:val="005D2785"/>
    <w:rsid w:val="005D59C4"/>
    <w:rsid w:val="005D6761"/>
    <w:rsid w:val="005D7E28"/>
    <w:rsid w:val="005E44BE"/>
    <w:rsid w:val="005E6012"/>
    <w:rsid w:val="005F6500"/>
    <w:rsid w:val="005F6C3D"/>
    <w:rsid w:val="00600C68"/>
    <w:rsid w:val="006018A5"/>
    <w:rsid w:val="00601C66"/>
    <w:rsid w:val="00604886"/>
    <w:rsid w:val="006059C4"/>
    <w:rsid w:val="00616988"/>
    <w:rsid w:val="0062247D"/>
    <w:rsid w:val="00622B27"/>
    <w:rsid w:val="0062328E"/>
    <w:rsid w:val="00623AB7"/>
    <w:rsid w:val="006246D4"/>
    <w:rsid w:val="00625538"/>
    <w:rsid w:val="00627FC2"/>
    <w:rsid w:val="00630E45"/>
    <w:rsid w:val="00632E3C"/>
    <w:rsid w:val="0063471F"/>
    <w:rsid w:val="006404C3"/>
    <w:rsid w:val="00640FBF"/>
    <w:rsid w:val="00641796"/>
    <w:rsid w:val="006422FF"/>
    <w:rsid w:val="00642BCB"/>
    <w:rsid w:val="00657BBD"/>
    <w:rsid w:val="00670EF0"/>
    <w:rsid w:val="00672E43"/>
    <w:rsid w:val="006815BA"/>
    <w:rsid w:val="006862CA"/>
    <w:rsid w:val="006A5718"/>
    <w:rsid w:val="006A583F"/>
    <w:rsid w:val="006B168D"/>
    <w:rsid w:val="006B1820"/>
    <w:rsid w:val="006B20DF"/>
    <w:rsid w:val="006C1234"/>
    <w:rsid w:val="006C3B74"/>
    <w:rsid w:val="006C5DEC"/>
    <w:rsid w:val="006C75A5"/>
    <w:rsid w:val="006D059F"/>
    <w:rsid w:val="006D1A42"/>
    <w:rsid w:val="006D6A44"/>
    <w:rsid w:val="006D7310"/>
    <w:rsid w:val="006D7D74"/>
    <w:rsid w:val="006E3215"/>
    <w:rsid w:val="006E4F64"/>
    <w:rsid w:val="006E6F3B"/>
    <w:rsid w:val="006F2A98"/>
    <w:rsid w:val="006F3EEA"/>
    <w:rsid w:val="006F4BAB"/>
    <w:rsid w:val="006F79D3"/>
    <w:rsid w:val="007009AE"/>
    <w:rsid w:val="00704778"/>
    <w:rsid w:val="00705D6F"/>
    <w:rsid w:val="00706E79"/>
    <w:rsid w:val="00710BC7"/>
    <w:rsid w:val="007131DB"/>
    <w:rsid w:val="00721DDD"/>
    <w:rsid w:val="00722DBE"/>
    <w:rsid w:val="00724EA5"/>
    <w:rsid w:val="00725F90"/>
    <w:rsid w:val="00732F25"/>
    <w:rsid w:val="0073537D"/>
    <w:rsid w:val="00736234"/>
    <w:rsid w:val="007364C5"/>
    <w:rsid w:val="0073737E"/>
    <w:rsid w:val="00740732"/>
    <w:rsid w:val="007408FE"/>
    <w:rsid w:val="00742287"/>
    <w:rsid w:val="0074237A"/>
    <w:rsid w:val="007460A3"/>
    <w:rsid w:val="00750F5F"/>
    <w:rsid w:val="007619F9"/>
    <w:rsid w:val="0076325E"/>
    <w:rsid w:val="0076647B"/>
    <w:rsid w:val="00774876"/>
    <w:rsid w:val="007770C1"/>
    <w:rsid w:val="00777489"/>
    <w:rsid w:val="00782462"/>
    <w:rsid w:val="00783526"/>
    <w:rsid w:val="00794C9A"/>
    <w:rsid w:val="007970E3"/>
    <w:rsid w:val="007B09FA"/>
    <w:rsid w:val="007B7D56"/>
    <w:rsid w:val="007D3911"/>
    <w:rsid w:val="007D4CBE"/>
    <w:rsid w:val="007D5E8A"/>
    <w:rsid w:val="007D7F10"/>
    <w:rsid w:val="007E0862"/>
    <w:rsid w:val="007E10A5"/>
    <w:rsid w:val="007E6789"/>
    <w:rsid w:val="007F6C04"/>
    <w:rsid w:val="007F727C"/>
    <w:rsid w:val="007F728D"/>
    <w:rsid w:val="00802871"/>
    <w:rsid w:val="00804095"/>
    <w:rsid w:val="0083212F"/>
    <w:rsid w:val="00835AE1"/>
    <w:rsid w:val="00836FE2"/>
    <w:rsid w:val="00844A47"/>
    <w:rsid w:val="00844C85"/>
    <w:rsid w:val="008451A3"/>
    <w:rsid w:val="00847D22"/>
    <w:rsid w:val="008521FD"/>
    <w:rsid w:val="00860587"/>
    <w:rsid w:val="008605CC"/>
    <w:rsid w:val="0086346B"/>
    <w:rsid w:val="00864F36"/>
    <w:rsid w:val="00866158"/>
    <w:rsid w:val="00867047"/>
    <w:rsid w:val="00867A14"/>
    <w:rsid w:val="00870573"/>
    <w:rsid w:val="0087302C"/>
    <w:rsid w:val="00873CBE"/>
    <w:rsid w:val="00881AD3"/>
    <w:rsid w:val="0088368E"/>
    <w:rsid w:val="00887FA2"/>
    <w:rsid w:val="008941C6"/>
    <w:rsid w:val="00897593"/>
    <w:rsid w:val="008A0A78"/>
    <w:rsid w:val="008A2775"/>
    <w:rsid w:val="008A371C"/>
    <w:rsid w:val="008A4056"/>
    <w:rsid w:val="008A41DD"/>
    <w:rsid w:val="008B61C1"/>
    <w:rsid w:val="008B6FD8"/>
    <w:rsid w:val="008C0DE0"/>
    <w:rsid w:val="008C6B30"/>
    <w:rsid w:val="008C7EB0"/>
    <w:rsid w:val="008D05CC"/>
    <w:rsid w:val="008D5F57"/>
    <w:rsid w:val="008E18A7"/>
    <w:rsid w:val="008E41F9"/>
    <w:rsid w:val="008E5606"/>
    <w:rsid w:val="008F66A6"/>
    <w:rsid w:val="008F7CB7"/>
    <w:rsid w:val="00906DF8"/>
    <w:rsid w:val="00923309"/>
    <w:rsid w:val="00924AB5"/>
    <w:rsid w:val="0093011A"/>
    <w:rsid w:val="00931E64"/>
    <w:rsid w:val="00934A67"/>
    <w:rsid w:val="00940CF4"/>
    <w:rsid w:val="00943DA4"/>
    <w:rsid w:val="00947387"/>
    <w:rsid w:val="00947AE4"/>
    <w:rsid w:val="0095229A"/>
    <w:rsid w:val="009531CF"/>
    <w:rsid w:val="009554FD"/>
    <w:rsid w:val="0095695D"/>
    <w:rsid w:val="0096326F"/>
    <w:rsid w:val="00970247"/>
    <w:rsid w:val="00975E2D"/>
    <w:rsid w:val="00975F3D"/>
    <w:rsid w:val="009775C5"/>
    <w:rsid w:val="00980707"/>
    <w:rsid w:val="0098316D"/>
    <w:rsid w:val="00985B47"/>
    <w:rsid w:val="00985E51"/>
    <w:rsid w:val="009873DE"/>
    <w:rsid w:val="00994751"/>
    <w:rsid w:val="009A2083"/>
    <w:rsid w:val="009A2DEE"/>
    <w:rsid w:val="009A3079"/>
    <w:rsid w:val="009A313B"/>
    <w:rsid w:val="009A59F5"/>
    <w:rsid w:val="009A70A5"/>
    <w:rsid w:val="009A74BB"/>
    <w:rsid w:val="009A74D5"/>
    <w:rsid w:val="009B4A74"/>
    <w:rsid w:val="009B5AFC"/>
    <w:rsid w:val="009B6F01"/>
    <w:rsid w:val="009B7A18"/>
    <w:rsid w:val="009C4AA1"/>
    <w:rsid w:val="009C572C"/>
    <w:rsid w:val="009D2952"/>
    <w:rsid w:val="009D53FA"/>
    <w:rsid w:val="009E122C"/>
    <w:rsid w:val="009F1D81"/>
    <w:rsid w:val="009F1FB0"/>
    <w:rsid w:val="00A00C3F"/>
    <w:rsid w:val="00A01D4D"/>
    <w:rsid w:val="00A02C85"/>
    <w:rsid w:val="00A03E44"/>
    <w:rsid w:val="00A07ECE"/>
    <w:rsid w:val="00A117EB"/>
    <w:rsid w:val="00A128F3"/>
    <w:rsid w:val="00A15B08"/>
    <w:rsid w:val="00A168D9"/>
    <w:rsid w:val="00A17035"/>
    <w:rsid w:val="00A25623"/>
    <w:rsid w:val="00A25F31"/>
    <w:rsid w:val="00A276C7"/>
    <w:rsid w:val="00A279C4"/>
    <w:rsid w:val="00A30350"/>
    <w:rsid w:val="00A41813"/>
    <w:rsid w:val="00A42ED0"/>
    <w:rsid w:val="00A43B61"/>
    <w:rsid w:val="00A4420D"/>
    <w:rsid w:val="00A4526C"/>
    <w:rsid w:val="00A507F6"/>
    <w:rsid w:val="00A54E59"/>
    <w:rsid w:val="00A55259"/>
    <w:rsid w:val="00A61A15"/>
    <w:rsid w:val="00A625BE"/>
    <w:rsid w:val="00A71A16"/>
    <w:rsid w:val="00A737FC"/>
    <w:rsid w:val="00A76C0D"/>
    <w:rsid w:val="00A7717A"/>
    <w:rsid w:val="00A82180"/>
    <w:rsid w:val="00A82710"/>
    <w:rsid w:val="00A82C18"/>
    <w:rsid w:val="00A911B4"/>
    <w:rsid w:val="00AA3D64"/>
    <w:rsid w:val="00AB5741"/>
    <w:rsid w:val="00AB77F7"/>
    <w:rsid w:val="00AC0393"/>
    <w:rsid w:val="00AC3C35"/>
    <w:rsid w:val="00AC3DC5"/>
    <w:rsid w:val="00AC7301"/>
    <w:rsid w:val="00AC73C1"/>
    <w:rsid w:val="00AD27AE"/>
    <w:rsid w:val="00AD5D3B"/>
    <w:rsid w:val="00AE739F"/>
    <w:rsid w:val="00AF11C7"/>
    <w:rsid w:val="00AF2246"/>
    <w:rsid w:val="00AF35BE"/>
    <w:rsid w:val="00AF373E"/>
    <w:rsid w:val="00B03893"/>
    <w:rsid w:val="00B04C67"/>
    <w:rsid w:val="00B06F57"/>
    <w:rsid w:val="00B07866"/>
    <w:rsid w:val="00B07A33"/>
    <w:rsid w:val="00B07AA0"/>
    <w:rsid w:val="00B1307C"/>
    <w:rsid w:val="00B1377D"/>
    <w:rsid w:val="00B15B20"/>
    <w:rsid w:val="00B2109A"/>
    <w:rsid w:val="00B304BA"/>
    <w:rsid w:val="00B314C2"/>
    <w:rsid w:val="00B34FC3"/>
    <w:rsid w:val="00B35403"/>
    <w:rsid w:val="00B40716"/>
    <w:rsid w:val="00B41420"/>
    <w:rsid w:val="00B46518"/>
    <w:rsid w:val="00B4677E"/>
    <w:rsid w:val="00B47C5F"/>
    <w:rsid w:val="00B505ED"/>
    <w:rsid w:val="00B50BBA"/>
    <w:rsid w:val="00B51DCC"/>
    <w:rsid w:val="00B6036C"/>
    <w:rsid w:val="00B62A62"/>
    <w:rsid w:val="00B63C46"/>
    <w:rsid w:val="00B6525E"/>
    <w:rsid w:val="00B66956"/>
    <w:rsid w:val="00B67B9A"/>
    <w:rsid w:val="00B743D2"/>
    <w:rsid w:val="00B749C5"/>
    <w:rsid w:val="00B84C39"/>
    <w:rsid w:val="00B85BB5"/>
    <w:rsid w:val="00B875E1"/>
    <w:rsid w:val="00B877B7"/>
    <w:rsid w:val="00B879E3"/>
    <w:rsid w:val="00B9288A"/>
    <w:rsid w:val="00B934C4"/>
    <w:rsid w:val="00B96AA7"/>
    <w:rsid w:val="00BA01F7"/>
    <w:rsid w:val="00BA086B"/>
    <w:rsid w:val="00BA0BFE"/>
    <w:rsid w:val="00BA1EE8"/>
    <w:rsid w:val="00BA51BE"/>
    <w:rsid w:val="00BA5E42"/>
    <w:rsid w:val="00BB1EDC"/>
    <w:rsid w:val="00BB3D7B"/>
    <w:rsid w:val="00BC071F"/>
    <w:rsid w:val="00BC11BD"/>
    <w:rsid w:val="00BC3BE4"/>
    <w:rsid w:val="00BC4D22"/>
    <w:rsid w:val="00BC767A"/>
    <w:rsid w:val="00BE14FF"/>
    <w:rsid w:val="00BE2CA0"/>
    <w:rsid w:val="00BE47B8"/>
    <w:rsid w:val="00BE71B2"/>
    <w:rsid w:val="00BF5403"/>
    <w:rsid w:val="00C01152"/>
    <w:rsid w:val="00C019F3"/>
    <w:rsid w:val="00C11051"/>
    <w:rsid w:val="00C165DA"/>
    <w:rsid w:val="00C25321"/>
    <w:rsid w:val="00C25E4F"/>
    <w:rsid w:val="00C26D9E"/>
    <w:rsid w:val="00C27418"/>
    <w:rsid w:val="00C30BA5"/>
    <w:rsid w:val="00C30F1C"/>
    <w:rsid w:val="00C31F6C"/>
    <w:rsid w:val="00C32B57"/>
    <w:rsid w:val="00C32B89"/>
    <w:rsid w:val="00C32BF3"/>
    <w:rsid w:val="00C34E80"/>
    <w:rsid w:val="00C602BA"/>
    <w:rsid w:val="00C616FE"/>
    <w:rsid w:val="00C653D9"/>
    <w:rsid w:val="00C653E1"/>
    <w:rsid w:val="00C65A31"/>
    <w:rsid w:val="00C65E2B"/>
    <w:rsid w:val="00C71BAD"/>
    <w:rsid w:val="00C72CB3"/>
    <w:rsid w:val="00C7470A"/>
    <w:rsid w:val="00C75052"/>
    <w:rsid w:val="00C75224"/>
    <w:rsid w:val="00C76D48"/>
    <w:rsid w:val="00C83AB1"/>
    <w:rsid w:val="00C85141"/>
    <w:rsid w:val="00C92D53"/>
    <w:rsid w:val="00C931C8"/>
    <w:rsid w:val="00C95F5B"/>
    <w:rsid w:val="00CA1176"/>
    <w:rsid w:val="00CB0D09"/>
    <w:rsid w:val="00CB3833"/>
    <w:rsid w:val="00CB3E24"/>
    <w:rsid w:val="00CB4380"/>
    <w:rsid w:val="00CC30BF"/>
    <w:rsid w:val="00CE075B"/>
    <w:rsid w:val="00CE2235"/>
    <w:rsid w:val="00CE3140"/>
    <w:rsid w:val="00CE4D22"/>
    <w:rsid w:val="00CF241B"/>
    <w:rsid w:val="00CF305C"/>
    <w:rsid w:val="00D01C19"/>
    <w:rsid w:val="00D13CC0"/>
    <w:rsid w:val="00D13F56"/>
    <w:rsid w:val="00D14442"/>
    <w:rsid w:val="00D213D4"/>
    <w:rsid w:val="00D26103"/>
    <w:rsid w:val="00D2733A"/>
    <w:rsid w:val="00D27803"/>
    <w:rsid w:val="00D43F42"/>
    <w:rsid w:val="00D51AA5"/>
    <w:rsid w:val="00D52514"/>
    <w:rsid w:val="00D527B3"/>
    <w:rsid w:val="00D5286D"/>
    <w:rsid w:val="00D571C0"/>
    <w:rsid w:val="00D57788"/>
    <w:rsid w:val="00D57A10"/>
    <w:rsid w:val="00D70D42"/>
    <w:rsid w:val="00D71CD0"/>
    <w:rsid w:val="00D77F46"/>
    <w:rsid w:val="00D8304C"/>
    <w:rsid w:val="00D86064"/>
    <w:rsid w:val="00D94F52"/>
    <w:rsid w:val="00D97803"/>
    <w:rsid w:val="00DA0790"/>
    <w:rsid w:val="00DA0FD5"/>
    <w:rsid w:val="00DA255C"/>
    <w:rsid w:val="00DA3B15"/>
    <w:rsid w:val="00DA6EA8"/>
    <w:rsid w:val="00DB1DD2"/>
    <w:rsid w:val="00DB5514"/>
    <w:rsid w:val="00DB5E0F"/>
    <w:rsid w:val="00DC1325"/>
    <w:rsid w:val="00DC23E2"/>
    <w:rsid w:val="00DC4401"/>
    <w:rsid w:val="00DC5F7A"/>
    <w:rsid w:val="00DC7968"/>
    <w:rsid w:val="00DD59C1"/>
    <w:rsid w:val="00DE0418"/>
    <w:rsid w:val="00DE1B57"/>
    <w:rsid w:val="00DE5DBF"/>
    <w:rsid w:val="00DE7B38"/>
    <w:rsid w:val="00DF2C89"/>
    <w:rsid w:val="00DF65EC"/>
    <w:rsid w:val="00E00436"/>
    <w:rsid w:val="00E03206"/>
    <w:rsid w:val="00E0463E"/>
    <w:rsid w:val="00E06618"/>
    <w:rsid w:val="00E07C44"/>
    <w:rsid w:val="00E10588"/>
    <w:rsid w:val="00E10A72"/>
    <w:rsid w:val="00E10DF5"/>
    <w:rsid w:val="00E1233E"/>
    <w:rsid w:val="00E2078E"/>
    <w:rsid w:val="00E21EED"/>
    <w:rsid w:val="00E240CF"/>
    <w:rsid w:val="00E2514D"/>
    <w:rsid w:val="00E25B15"/>
    <w:rsid w:val="00E310C4"/>
    <w:rsid w:val="00E3151F"/>
    <w:rsid w:val="00E318AE"/>
    <w:rsid w:val="00E35CEF"/>
    <w:rsid w:val="00E36FD9"/>
    <w:rsid w:val="00E37098"/>
    <w:rsid w:val="00E37216"/>
    <w:rsid w:val="00E5736E"/>
    <w:rsid w:val="00E57F24"/>
    <w:rsid w:val="00E61489"/>
    <w:rsid w:val="00E622C5"/>
    <w:rsid w:val="00E6447C"/>
    <w:rsid w:val="00E82202"/>
    <w:rsid w:val="00E82ABC"/>
    <w:rsid w:val="00E83A61"/>
    <w:rsid w:val="00E83AC4"/>
    <w:rsid w:val="00E84682"/>
    <w:rsid w:val="00E87FF3"/>
    <w:rsid w:val="00E9110F"/>
    <w:rsid w:val="00EA068D"/>
    <w:rsid w:val="00EA2364"/>
    <w:rsid w:val="00EA3E05"/>
    <w:rsid w:val="00EB0AB9"/>
    <w:rsid w:val="00EB2374"/>
    <w:rsid w:val="00EB51FE"/>
    <w:rsid w:val="00EB56F2"/>
    <w:rsid w:val="00EB6ECE"/>
    <w:rsid w:val="00EC09DB"/>
    <w:rsid w:val="00EC3A63"/>
    <w:rsid w:val="00EC3E1E"/>
    <w:rsid w:val="00EC7563"/>
    <w:rsid w:val="00ED014E"/>
    <w:rsid w:val="00ED06F0"/>
    <w:rsid w:val="00ED1BE2"/>
    <w:rsid w:val="00ED2E7C"/>
    <w:rsid w:val="00ED4A3B"/>
    <w:rsid w:val="00ED4FA0"/>
    <w:rsid w:val="00EE124A"/>
    <w:rsid w:val="00EE1879"/>
    <w:rsid w:val="00EE3E0B"/>
    <w:rsid w:val="00EE4BA6"/>
    <w:rsid w:val="00EF19BC"/>
    <w:rsid w:val="00EF7572"/>
    <w:rsid w:val="00F13AA3"/>
    <w:rsid w:val="00F14372"/>
    <w:rsid w:val="00F24DD2"/>
    <w:rsid w:val="00F25577"/>
    <w:rsid w:val="00F374D2"/>
    <w:rsid w:val="00F37FD4"/>
    <w:rsid w:val="00F42EB0"/>
    <w:rsid w:val="00F5180C"/>
    <w:rsid w:val="00F53625"/>
    <w:rsid w:val="00F56C91"/>
    <w:rsid w:val="00F60AD8"/>
    <w:rsid w:val="00F62B58"/>
    <w:rsid w:val="00F63F49"/>
    <w:rsid w:val="00F75559"/>
    <w:rsid w:val="00F86C97"/>
    <w:rsid w:val="00F9140E"/>
    <w:rsid w:val="00FA0AF9"/>
    <w:rsid w:val="00FA3B0C"/>
    <w:rsid w:val="00FB01B8"/>
    <w:rsid w:val="00FB1559"/>
    <w:rsid w:val="00FB63BD"/>
    <w:rsid w:val="00FB666F"/>
    <w:rsid w:val="00FB7C55"/>
    <w:rsid w:val="00FC0650"/>
    <w:rsid w:val="00FD334C"/>
    <w:rsid w:val="00FD417C"/>
    <w:rsid w:val="00FD4CDF"/>
    <w:rsid w:val="00FE00E7"/>
    <w:rsid w:val="00FE22F7"/>
    <w:rsid w:val="00FE265D"/>
    <w:rsid w:val="00FF3FC3"/>
    <w:rsid w:val="00FF42BC"/>
    <w:rsid w:val="00FF7466"/>
    <w:rsid w:val="031240EA"/>
    <w:rsid w:val="0588FA01"/>
    <w:rsid w:val="0AFA7AAB"/>
    <w:rsid w:val="1A66619C"/>
    <w:rsid w:val="1D8B289F"/>
    <w:rsid w:val="1DEEC277"/>
    <w:rsid w:val="20C8FF22"/>
    <w:rsid w:val="23A1A7A7"/>
    <w:rsid w:val="2DC6227F"/>
    <w:rsid w:val="30D97EA4"/>
    <w:rsid w:val="32716E3C"/>
    <w:rsid w:val="39155D6D"/>
    <w:rsid w:val="3A3E5177"/>
    <w:rsid w:val="41CA60F7"/>
    <w:rsid w:val="4D0478C6"/>
    <w:rsid w:val="5951C41B"/>
    <w:rsid w:val="6ECFD496"/>
    <w:rsid w:val="6EFD4313"/>
    <w:rsid w:val="77CE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03555"/>
  <w15:chartTrackingRefBased/>
  <w15:docId w15:val="{7398B5B9-AB88-4D37-8C06-9364A38B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E2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23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93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A5C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06A5C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000000" w:themeColor="text1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306A5C"/>
    <w:pPr>
      <w:keepNext/>
      <w:keepLines/>
      <w:spacing w:before="80" w:after="40"/>
      <w:outlineLvl w:val="4"/>
    </w:pPr>
    <w:rPr>
      <w:rFonts w:eastAsiaTheme="majorEastAsia" w:cstheme="majorBidi"/>
      <w:b/>
      <w:color w:val="000000" w:themeColor="text1"/>
      <w:sz w:val="20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514F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514F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514F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514F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23994"/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931C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06A5C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06A5C"/>
    <w:rPr>
      <w:rFonts w:eastAsiaTheme="majorEastAsia" w:cstheme="majorBidi"/>
      <w:b/>
      <w:iCs/>
      <w:color w:val="000000" w:themeColor="tex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06A5C"/>
    <w:rPr>
      <w:rFonts w:eastAsiaTheme="majorEastAsia" w:cstheme="majorBidi"/>
      <w:b/>
      <w:color w:val="000000" w:themeColor="text1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4F4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4F4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4F4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4F4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autoRedefine/>
    <w:uiPriority w:val="10"/>
    <w:rsid w:val="005D7E28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D7E28"/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6A5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ngenmellomrom">
    <w:name w:val="No Spacing"/>
    <w:link w:val="IngenmellomromTegn"/>
    <w:uiPriority w:val="1"/>
    <w:rsid w:val="00C931C8"/>
    <w:pPr>
      <w:spacing w:after="0" w:line="240" w:lineRule="auto"/>
    </w:pPr>
    <w:rPr>
      <w:sz w:val="24"/>
      <w:szCs w:val="24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514F44"/>
    <w:pPr>
      <w:spacing w:line="240" w:lineRule="auto"/>
    </w:pPr>
    <w:rPr>
      <w:i/>
      <w:iCs/>
      <w:color w:val="001731" w:themeColor="text2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1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14F44"/>
    <w:rPr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rsid w:val="006A5718"/>
    <w:pPr>
      <w:pBdr>
        <w:top w:val="single" w:sz="4" w:space="10" w:color="1B87B3" w:themeColor="accent1" w:themeShade="BF"/>
        <w:bottom w:val="single" w:sz="4" w:space="10" w:color="1B87B3" w:themeColor="accent1" w:themeShade="BF"/>
      </w:pBdr>
      <w:spacing w:before="360" w:after="360"/>
      <w:ind w:left="864" w:right="864"/>
      <w:jc w:val="center"/>
    </w:pPr>
    <w:rPr>
      <w:i/>
      <w:iCs/>
      <w:color w:val="1B87B3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A5718"/>
    <w:rPr>
      <w:i/>
      <w:iCs/>
      <w:color w:val="1B87B3" w:themeColor="accent1" w:themeShade="BF"/>
    </w:rPr>
  </w:style>
  <w:style w:type="paragraph" w:styleId="Bunntekst">
    <w:name w:val="footer"/>
    <w:basedOn w:val="Normal"/>
    <w:link w:val="BunntekstTegn"/>
    <w:uiPriority w:val="99"/>
    <w:unhideWhenUsed/>
    <w:rsid w:val="00835AE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35AE1"/>
    <w:rPr>
      <w:sz w:val="20"/>
      <w:szCs w:val="24"/>
    </w:rPr>
  </w:style>
  <w:style w:type="character" w:styleId="Plassholdertekst">
    <w:name w:val="Placeholder Text"/>
    <w:basedOn w:val="Standardskriftforavsnitt"/>
    <w:uiPriority w:val="99"/>
    <w:semiHidden/>
    <w:rsid w:val="00835AE1"/>
    <w:rPr>
      <w:color w:val="666666"/>
    </w:rPr>
  </w:style>
  <w:style w:type="paragraph" w:styleId="Fotnotetekst">
    <w:name w:val="footnote text"/>
    <w:basedOn w:val="Normal"/>
    <w:link w:val="FotnotetekstTegn"/>
    <w:autoRedefine/>
    <w:uiPriority w:val="99"/>
    <w:unhideWhenUsed/>
    <w:rsid w:val="00835AE1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835AE1"/>
    <w:rPr>
      <w:sz w:val="20"/>
      <w:szCs w:val="20"/>
    </w:rPr>
  </w:style>
  <w:style w:type="paragraph" w:styleId="INNH1">
    <w:name w:val="toc 1"/>
    <w:basedOn w:val="Overskrift3"/>
    <w:next w:val="Normal"/>
    <w:autoRedefine/>
    <w:uiPriority w:val="39"/>
    <w:unhideWhenUsed/>
    <w:rsid w:val="00101EB9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101EB9"/>
    <w:rPr>
      <w:color w:val="001731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60A46"/>
    <w:pPr>
      <w:spacing w:before="240" w:after="0" w:line="259" w:lineRule="auto"/>
      <w:outlineLvl w:val="9"/>
    </w:pPr>
    <w:rPr>
      <w:b w:val="0"/>
      <w:color w:val="1B87B3" w:themeColor="accent1" w:themeShade="BF"/>
      <w:kern w:val="0"/>
      <w:sz w:val="32"/>
      <w:szCs w:val="32"/>
      <w:lang w:val="en-US"/>
      <w14:ligatures w14:val="none"/>
    </w:rPr>
  </w:style>
  <w:style w:type="paragraph" w:styleId="INNH2">
    <w:name w:val="toc 2"/>
    <w:basedOn w:val="Normal"/>
    <w:next w:val="Normal"/>
    <w:autoRedefine/>
    <w:uiPriority w:val="39"/>
    <w:unhideWhenUsed/>
    <w:rsid w:val="00060A46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5B062B"/>
    <w:pPr>
      <w:spacing w:after="100"/>
      <w:ind w:left="480"/>
    </w:pPr>
  </w:style>
  <w:style w:type="paragraph" w:styleId="INNH4">
    <w:name w:val="toc 4"/>
    <w:basedOn w:val="Normal"/>
    <w:next w:val="Normal"/>
    <w:autoRedefine/>
    <w:uiPriority w:val="39"/>
    <w:unhideWhenUsed/>
    <w:rsid w:val="00BA1EE8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1538F0"/>
    <w:rPr>
      <w:sz w:val="24"/>
      <w:szCs w:val="24"/>
    </w:rPr>
  </w:style>
  <w:style w:type="paragraph" w:customStyle="1" w:styleId="Default">
    <w:name w:val="Default"/>
    <w:rsid w:val="00D01C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  <w:style w:type="table" w:styleId="Tabellrutenett">
    <w:name w:val="Table Grid"/>
    <w:basedOn w:val="Vanligtabell"/>
    <w:rsid w:val="00D01C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rsid w:val="00D01C19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D01C19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D01C19"/>
    <w:pPr>
      <w:spacing w:after="0" w:line="300" w:lineRule="atLeast"/>
      <w:ind w:left="720"/>
      <w:contextualSpacing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65E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65EA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65EA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65E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65E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0.png"/><Relationship Id="rId18" Type="http://schemas.openxmlformats.org/officeDocument/2006/relationships/image" Target="media/image40.sv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30.png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0.sv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06157\Downloads\Rapportmal-med-forsidebilde-Arendalkommune.dotx" TargetMode="External"/></Relationships>
</file>

<file path=word/theme/theme1.xml><?xml version="1.0" encoding="utf-8"?>
<a:theme xmlns:a="http://schemas.openxmlformats.org/drawingml/2006/main" name="Office-tema">
  <a:themeElements>
    <a:clrScheme name="Arendal kommune">
      <a:dk1>
        <a:srgbClr val="000000"/>
      </a:dk1>
      <a:lt1>
        <a:sysClr val="window" lastClr="FFFFFF"/>
      </a:lt1>
      <a:dk2>
        <a:srgbClr val="001731"/>
      </a:dk2>
      <a:lt2>
        <a:srgbClr val="FFFFFF"/>
      </a:lt2>
      <a:accent1>
        <a:srgbClr val="34AFE0"/>
      </a:accent1>
      <a:accent2>
        <a:srgbClr val="A4E5FF"/>
      </a:accent2>
      <a:accent3>
        <a:srgbClr val="003879"/>
      </a:accent3>
      <a:accent4>
        <a:srgbClr val="F7EADF"/>
      </a:accent4>
      <a:accent5>
        <a:srgbClr val="AC0E21"/>
      </a:accent5>
      <a:accent6>
        <a:srgbClr val="255330"/>
      </a:accent6>
      <a:hlink>
        <a:srgbClr val="001731"/>
      </a:hlink>
      <a:folHlink>
        <a:srgbClr val="34AFE0"/>
      </a:folHlink>
    </a:clrScheme>
    <a:fontScheme name="Arendal kommune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44f9e1-26e7-41d9-8484-d43e672eb014">
      <Terms xmlns="http://schemas.microsoft.com/office/infopath/2007/PartnerControls"/>
    </lcf76f155ced4ddcb4097134ff3c332f>
    <TaxCatchAll xmlns="317508eb-1cde-490a-a7c2-3ecda4be51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9D5EF924D32045AA630B02AAA3DAB8" ma:contentTypeVersion="11" ma:contentTypeDescription="Create a new document." ma:contentTypeScope="" ma:versionID="e874f3deaf6f2a172f48645800b87710">
  <xsd:schema xmlns:xsd="http://www.w3.org/2001/XMLSchema" xmlns:xs="http://www.w3.org/2001/XMLSchema" xmlns:p="http://schemas.microsoft.com/office/2006/metadata/properties" xmlns:ns2="d444f9e1-26e7-41d9-8484-d43e672eb014" xmlns:ns3="317508eb-1cde-490a-a7c2-3ecda4be51ec" targetNamespace="http://schemas.microsoft.com/office/2006/metadata/properties" ma:root="true" ma:fieldsID="17d36941bd1b779695b40a6d62c43f76" ns2:_="" ns3:_="">
    <xsd:import namespace="d444f9e1-26e7-41d9-8484-d43e672eb014"/>
    <xsd:import namespace="317508eb-1cde-490a-a7c2-3ecda4be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4f9e1-26e7-41d9-8484-d43e672eb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508eb-1cde-490a-a7c2-3ecda4be51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abaa53-5416-4eb3-9ccd-980d3899eb8d}" ma:internalName="TaxCatchAll" ma:showField="CatchAllData" ma:web="317508eb-1cde-490a-a7c2-3ecda4be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099F8-BC33-43D9-9213-0DCF897527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0E373-65B6-4CF1-9EE6-A72E6282245A}">
  <ds:schemaRefs>
    <ds:schemaRef ds:uri="http://schemas.microsoft.com/office/2006/metadata/properties"/>
    <ds:schemaRef ds:uri="http://schemas.microsoft.com/office/infopath/2007/PartnerControls"/>
    <ds:schemaRef ds:uri="d444f9e1-26e7-41d9-8484-d43e672eb014"/>
    <ds:schemaRef ds:uri="317508eb-1cde-490a-a7c2-3ecda4be51ec"/>
  </ds:schemaRefs>
</ds:datastoreItem>
</file>

<file path=customXml/itemProps3.xml><?xml version="1.0" encoding="utf-8"?>
<ds:datastoreItem xmlns:ds="http://schemas.openxmlformats.org/officeDocument/2006/customXml" ds:itemID="{52E6859C-CBA9-4C6B-A7E2-11E1428FF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FA03BC-ABCD-42E1-AB27-290DF6A8C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4f9e1-26e7-41d9-8484-d43e672eb014"/>
    <ds:schemaRef ds:uri="317508eb-1cde-490a-a7c2-3ecda4be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Rapportmal-med-forsidebilde-Arendalkommune</Template>
  <TotalTime>0</TotalTime>
  <Pages>5</Pages>
  <Words>397</Words>
  <Characters>2110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 på dokument</dc:title>
  <dc:subject/>
  <dc:creator>Roversi, Milena</dc:creator>
  <cp:keywords/>
  <dc:description/>
  <cp:lastModifiedBy>Flaath, Anette</cp:lastModifiedBy>
  <cp:revision>106</cp:revision>
  <cp:lastPrinted>2024-11-05T10:03:00Z</cp:lastPrinted>
  <dcterms:created xsi:type="dcterms:W3CDTF">2025-08-15T14:55:00Z</dcterms:created>
  <dcterms:modified xsi:type="dcterms:W3CDTF">2026-08-07T10:24:00Z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gere">
    <vt:i4>0</vt:i4>
  </property>
  <property fmtid="{D5CDD505-2E9C-101B-9397-08002B2CF9AE}" pid="3" name="Frafall">
    <vt:i4>0</vt:i4>
  </property>
  <property fmtid="{D5CDD505-2E9C-101B-9397-08002B2CF9AE}" pid="4" name="Møtegruppe">
    <vt:lpwstr>Møtegruppe</vt:lpwstr>
  </property>
  <property fmtid="{D5CDD505-2E9C-101B-9397-08002B2CF9AE}" pid="5" name="Møtested">
    <vt:lpwstr>møtested</vt:lpwstr>
  </property>
  <property fmtid="{D5CDD505-2E9C-101B-9397-08002B2CF9AE}" pid="6" name="Referent">
    <vt:lpwstr>navn</vt:lpwstr>
  </property>
  <property fmtid="{D5CDD505-2E9C-101B-9397-08002B2CF9AE}" pid="7" name="ContentTypeId">
    <vt:lpwstr>0x010100BC9D5EF924D32045AA630B02AAA3DAB8</vt:lpwstr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</Properties>
</file>